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7CACB" w14:textId="019A1985" w:rsidR="00E05D9F" w:rsidRPr="005647A5" w:rsidRDefault="00447204" w:rsidP="00E05D9F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0FD1A197" wp14:editId="7830E004">
            <wp:extent cx="1411200" cy="1184400"/>
            <wp:effectExtent l="0" t="0" r="0" b="0"/>
            <wp:docPr id="3" name="Picture 2" descr="Logo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2DFD3837-E255-4122-AE5A-F5EEC0CC148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Logo&#10;&#10;Description automatically generated">
                      <a:extLst>
                        <a:ext uri="{FF2B5EF4-FFF2-40B4-BE49-F238E27FC236}">
                          <a16:creationId xmlns:a16="http://schemas.microsoft.com/office/drawing/2014/main" id="{2DFD3837-E255-4122-AE5A-F5EEC0CC148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print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1200" cy="118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57CACC" w14:textId="77777777" w:rsidR="00E05D9F" w:rsidRPr="005647A5" w:rsidRDefault="00E05D9F" w:rsidP="00E05D9F">
      <w:pPr>
        <w:rPr>
          <w:rFonts w:ascii="Arial" w:hAnsi="Arial" w:cs="Arial"/>
        </w:rPr>
      </w:pPr>
    </w:p>
    <w:p w14:paraId="0257CACD" w14:textId="77777777" w:rsidR="00E05D9F" w:rsidRPr="005647A5" w:rsidRDefault="00E05D9F" w:rsidP="00E05D9F">
      <w:pPr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388"/>
      </w:tblGrid>
      <w:tr w:rsidR="00CE7979" w:rsidRPr="005647A5" w14:paraId="0257CAD3" w14:textId="77777777">
        <w:tc>
          <w:tcPr>
            <w:tcW w:w="8388" w:type="dxa"/>
          </w:tcPr>
          <w:p w14:paraId="0257CAD2" w14:textId="77777777" w:rsidR="00CE7979" w:rsidRPr="005647A5" w:rsidRDefault="00CE7979" w:rsidP="003B2C22">
            <w:pPr>
              <w:spacing w:before="360" w:after="360"/>
              <w:jc w:val="left"/>
              <w:rPr>
                <w:rFonts w:ascii="Arial" w:eastAsia="Batang" w:hAnsi="Arial" w:cs="Arial"/>
                <w:b/>
                <w:bCs/>
                <w:noProof/>
                <w:sz w:val="52"/>
                <w:szCs w:val="52"/>
              </w:rPr>
            </w:pPr>
            <w:r w:rsidRPr="005647A5">
              <w:rPr>
                <w:rFonts w:ascii="Arial" w:eastAsia="Batang" w:hAnsi="Arial" w:cs="Arial"/>
                <w:b/>
                <w:bCs/>
                <w:noProof/>
                <w:sz w:val="52"/>
                <w:szCs w:val="52"/>
              </w:rPr>
              <w:t>General Practice Extraction Service</w:t>
            </w:r>
            <w:r w:rsidR="003B2C22" w:rsidRPr="005647A5">
              <w:rPr>
                <w:rFonts w:ascii="Arial" w:eastAsia="Batang" w:hAnsi="Arial" w:cs="Arial"/>
                <w:b/>
                <w:bCs/>
                <w:noProof/>
                <w:sz w:val="52"/>
                <w:szCs w:val="52"/>
              </w:rPr>
              <w:t xml:space="preserve"> (GPES)</w:t>
            </w:r>
          </w:p>
        </w:tc>
      </w:tr>
      <w:tr w:rsidR="00CE7979" w:rsidRPr="005647A5" w14:paraId="0257CADA" w14:textId="77777777">
        <w:tc>
          <w:tcPr>
            <w:tcW w:w="8388" w:type="dxa"/>
          </w:tcPr>
          <w:p w14:paraId="0257CAD4" w14:textId="77777777" w:rsidR="003B2C22" w:rsidRPr="005647A5" w:rsidRDefault="003B2C22" w:rsidP="0027048E">
            <w:pPr>
              <w:rPr>
                <w:rFonts w:ascii="Arial" w:hAnsi="Arial" w:cs="Arial"/>
                <w:sz w:val="36"/>
                <w:szCs w:val="36"/>
              </w:rPr>
            </w:pPr>
          </w:p>
          <w:p w14:paraId="0257CAD5" w14:textId="77777777" w:rsidR="003B2C22" w:rsidRPr="005647A5" w:rsidRDefault="003B2C22" w:rsidP="003B2C22">
            <w:pPr>
              <w:spacing w:before="360" w:after="360"/>
              <w:jc w:val="left"/>
              <w:rPr>
                <w:rFonts w:ascii="Arial" w:eastAsia="Batang" w:hAnsi="Arial" w:cs="Arial"/>
                <w:b/>
                <w:bCs/>
                <w:noProof/>
                <w:sz w:val="40"/>
                <w:szCs w:val="40"/>
              </w:rPr>
            </w:pPr>
            <w:r w:rsidRPr="005647A5">
              <w:rPr>
                <w:rFonts w:ascii="Arial" w:eastAsia="Batang" w:hAnsi="Arial" w:cs="Arial"/>
                <w:b/>
                <w:bCs/>
                <w:noProof/>
                <w:sz w:val="40"/>
                <w:szCs w:val="40"/>
              </w:rPr>
              <w:t>Extraction Requirement (ER)</w:t>
            </w:r>
          </w:p>
          <w:p w14:paraId="0257CAD6" w14:textId="77777777" w:rsidR="003B2C22" w:rsidRPr="005647A5" w:rsidRDefault="003B2C22" w:rsidP="0027048E">
            <w:pPr>
              <w:rPr>
                <w:rFonts w:ascii="Arial" w:hAnsi="Arial" w:cs="Arial"/>
                <w:sz w:val="36"/>
                <w:szCs w:val="36"/>
              </w:rPr>
            </w:pPr>
          </w:p>
          <w:p w14:paraId="0257CAD9" w14:textId="7C4216ED" w:rsidR="00250085" w:rsidRPr="005647A5" w:rsidRDefault="00481E72" w:rsidP="00BC1229">
            <w:pPr>
              <w:spacing w:before="360" w:after="360"/>
              <w:jc w:val="left"/>
              <w:rPr>
                <w:rFonts w:ascii="Arial" w:eastAsia="Batang" w:hAnsi="Arial" w:cs="Arial"/>
                <w:b/>
                <w:bCs/>
                <w:noProof/>
                <w:sz w:val="40"/>
                <w:szCs w:val="40"/>
              </w:rPr>
            </w:pPr>
            <w:r w:rsidRPr="00481E72">
              <w:rPr>
                <w:rFonts w:ascii="Arial" w:hAnsi="Arial" w:cs="Arial"/>
                <w:b/>
                <w:sz w:val="40"/>
                <w:szCs w:val="22"/>
              </w:rPr>
              <w:t>COVID-19 2026</w:t>
            </w:r>
            <w:r>
              <w:rPr>
                <w:rFonts w:ascii="Arial" w:hAnsi="Arial" w:cs="Arial"/>
                <w:b/>
                <w:sz w:val="40"/>
                <w:szCs w:val="22"/>
              </w:rPr>
              <w:br/>
            </w:r>
            <w:r>
              <w:rPr>
                <w:rFonts w:ascii="Arial" w:eastAsia="Batang" w:hAnsi="Arial" w:cs="Arial"/>
                <w:b/>
                <w:bCs/>
                <w:noProof/>
                <w:sz w:val="40"/>
                <w:szCs w:val="22"/>
              </w:rPr>
              <w:br/>
            </w:r>
            <w:r w:rsidR="003B2C22" w:rsidRPr="005647A5">
              <w:rPr>
                <w:rFonts w:ascii="Arial" w:eastAsia="Batang" w:hAnsi="Arial" w:cs="Arial"/>
                <w:b/>
                <w:bCs/>
                <w:noProof/>
              </w:rPr>
              <w:t>Customer Requirement Reference Number</w:t>
            </w:r>
            <w:r w:rsidR="00BC3CFC" w:rsidRPr="005647A5">
              <w:rPr>
                <w:rFonts w:ascii="Arial" w:eastAsia="Batang" w:hAnsi="Arial" w:cs="Arial"/>
                <w:b/>
                <w:bCs/>
                <w:noProof/>
              </w:rPr>
              <w:t>:</w:t>
            </w:r>
            <w:r w:rsidR="003B2C22" w:rsidRPr="005647A5">
              <w:rPr>
                <w:rFonts w:ascii="Arial" w:hAnsi="Arial" w:cs="Arial"/>
                <w:sz w:val="40"/>
                <w:szCs w:val="40"/>
              </w:rPr>
              <w:t xml:space="preserve"> </w:t>
            </w:r>
            <w:r>
              <w:rPr>
                <w:rFonts w:ascii="Arial" w:hAnsi="Arial" w:cs="Arial"/>
              </w:rPr>
              <w:t>NIC-</w:t>
            </w:r>
            <w:r w:rsidR="00B24418" w:rsidRPr="00B24418">
              <w:rPr>
                <w:rFonts w:ascii="Arial" w:hAnsi="Arial" w:cs="Arial"/>
              </w:rPr>
              <w:t>788612-X5N9L</w:t>
            </w:r>
          </w:p>
        </w:tc>
      </w:tr>
      <w:tr w:rsidR="00CE7979" w:rsidRPr="005647A5" w14:paraId="0257CADE" w14:textId="77777777" w:rsidTr="00B35579">
        <w:tc>
          <w:tcPr>
            <w:tcW w:w="8388" w:type="dxa"/>
          </w:tcPr>
          <w:p w14:paraId="0257CADB" w14:textId="39132D26" w:rsidR="003B2C22" w:rsidRDefault="003B2C22" w:rsidP="00B35579">
            <w:pPr>
              <w:spacing w:before="120" w:after="120"/>
              <w:jc w:val="left"/>
              <w:rPr>
                <w:rFonts w:ascii="Arial" w:eastAsia="Batang" w:hAnsi="Arial" w:cs="Arial"/>
                <w:b/>
                <w:bCs/>
                <w:noProof/>
              </w:rPr>
            </w:pPr>
          </w:p>
          <w:p w14:paraId="2FB7DEBA" w14:textId="77777777" w:rsidR="007F5833" w:rsidRPr="005647A5" w:rsidRDefault="007F5833" w:rsidP="00B35579">
            <w:pPr>
              <w:spacing w:before="120" w:after="120"/>
              <w:jc w:val="left"/>
              <w:rPr>
                <w:rFonts w:ascii="Arial" w:eastAsia="Batang" w:hAnsi="Arial" w:cs="Arial"/>
                <w:b/>
                <w:bCs/>
                <w:noProof/>
              </w:rPr>
            </w:pPr>
          </w:p>
          <w:p w14:paraId="0257CADC" w14:textId="053DB9A1" w:rsidR="00B35579" w:rsidRPr="005647A5" w:rsidRDefault="00B35579" w:rsidP="00B35579">
            <w:pPr>
              <w:spacing w:before="120" w:after="120"/>
              <w:jc w:val="left"/>
              <w:rPr>
                <w:rFonts w:ascii="Arial" w:eastAsia="Batang" w:hAnsi="Arial" w:cs="Arial"/>
                <w:b/>
                <w:bCs/>
                <w:noProof/>
              </w:rPr>
            </w:pPr>
            <w:r w:rsidRPr="005647A5">
              <w:rPr>
                <w:rFonts w:ascii="Arial" w:eastAsia="Batang" w:hAnsi="Arial" w:cs="Arial"/>
                <w:b/>
                <w:bCs/>
                <w:noProof/>
              </w:rPr>
              <w:t>Version</w:t>
            </w:r>
            <w:r w:rsidR="009A21EB" w:rsidRPr="005647A5">
              <w:rPr>
                <w:rFonts w:ascii="Arial" w:eastAsia="Batang" w:hAnsi="Arial" w:cs="Arial"/>
                <w:b/>
                <w:bCs/>
                <w:noProof/>
              </w:rPr>
              <w:t xml:space="preserve"> Number</w:t>
            </w:r>
            <w:r w:rsidRPr="005647A5">
              <w:rPr>
                <w:rFonts w:ascii="Arial" w:eastAsia="Batang" w:hAnsi="Arial" w:cs="Arial"/>
                <w:b/>
                <w:bCs/>
                <w:noProof/>
              </w:rPr>
              <w:t xml:space="preserve">: </w:t>
            </w:r>
            <w:r w:rsidR="009079FB">
              <w:rPr>
                <w:rFonts w:ascii="Arial" w:eastAsia="Batang" w:hAnsi="Arial" w:cs="Arial"/>
                <w:b/>
                <w:bCs/>
                <w:noProof/>
              </w:rPr>
              <w:t>2</w:t>
            </w:r>
            <w:r w:rsidR="00F84751">
              <w:rPr>
                <w:rFonts w:ascii="Arial" w:eastAsia="Batang" w:hAnsi="Arial" w:cs="Arial"/>
                <w:b/>
                <w:bCs/>
                <w:noProof/>
              </w:rPr>
              <w:t>.</w:t>
            </w:r>
            <w:r w:rsidR="00F3215F">
              <w:rPr>
                <w:rFonts w:ascii="Arial" w:eastAsia="Batang" w:hAnsi="Arial" w:cs="Arial"/>
                <w:b/>
                <w:bCs/>
                <w:noProof/>
              </w:rPr>
              <w:t>0</w:t>
            </w:r>
          </w:p>
          <w:p w14:paraId="0257CADD" w14:textId="69D492A7" w:rsidR="00CE7979" w:rsidRPr="005647A5" w:rsidRDefault="00B35579" w:rsidP="005867DC">
            <w:pPr>
              <w:spacing w:before="120" w:after="120"/>
              <w:jc w:val="left"/>
              <w:rPr>
                <w:rFonts w:ascii="Arial" w:eastAsia="Batang" w:hAnsi="Arial" w:cs="Arial"/>
                <w:b/>
                <w:bCs/>
                <w:noProof/>
              </w:rPr>
            </w:pPr>
            <w:r w:rsidRPr="005647A5">
              <w:rPr>
                <w:rFonts w:ascii="Arial" w:eastAsia="Batang" w:hAnsi="Arial" w:cs="Arial"/>
                <w:b/>
                <w:bCs/>
                <w:noProof/>
              </w:rPr>
              <w:t>Version Date:</w:t>
            </w:r>
            <w:r w:rsidR="00E52DFD">
              <w:rPr>
                <w:rFonts w:ascii="Arial" w:eastAsia="Batang" w:hAnsi="Arial" w:cs="Arial"/>
                <w:b/>
                <w:bCs/>
                <w:noProof/>
              </w:rPr>
              <w:t xml:space="preserve"> </w:t>
            </w:r>
            <w:r w:rsidR="009079FB">
              <w:rPr>
                <w:rFonts w:ascii="Arial" w:eastAsia="Batang" w:hAnsi="Arial" w:cs="Arial"/>
                <w:b/>
                <w:bCs/>
                <w:noProof/>
              </w:rPr>
              <w:t>09 October</w:t>
            </w:r>
            <w:r w:rsidR="00B24418" w:rsidRPr="00B24418">
              <w:rPr>
                <w:rFonts w:ascii="Arial" w:eastAsia="Batang" w:hAnsi="Arial" w:cs="Arial"/>
                <w:b/>
                <w:bCs/>
                <w:noProof/>
              </w:rPr>
              <w:t xml:space="preserve"> </w:t>
            </w:r>
            <w:r w:rsidR="00C3095E" w:rsidRPr="00B24418">
              <w:rPr>
                <w:rFonts w:ascii="Arial" w:eastAsia="Batang" w:hAnsi="Arial" w:cs="Arial"/>
                <w:b/>
                <w:bCs/>
                <w:noProof/>
              </w:rPr>
              <w:t>2025</w:t>
            </w:r>
          </w:p>
        </w:tc>
      </w:tr>
      <w:tr w:rsidR="00B35579" w:rsidRPr="005647A5" w14:paraId="0257CAE1" w14:textId="77777777" w:rsidTr="00B35579">
        <w:tc>
          <w:tcPr>
            <w:tcW w:w="8388" w:type="dxa"/>
          </w:tcPr>
          <w:p w14:paraId="6E250DB3" w14:textId="77777777" w:rsidR="007F5833" w:rsidRPr="005647A5" w:rsidRDefault="007F5833" w:rsidP="00B35579">
            <w:pPr>
              <w:spacing w:before="360" w:after="360"/>
              <w:rPr>
                <w:rFonts w:ascii="Arial" w:eastAsia="Batang" w:hAnsi="Arial" w:cs="Arial"/>
                <w:b/>
                <w:bCs/>
                <w:noProof/>
              </w:rPr>
            </w:pPr>
          </w:p>
          <w:p w14:paraId="0257CAE0" w14:textId="4F35422E" w:rsidR="00B35579" w:rsidRPr="005647A5" w:rsidRDefault="00B35579" w:rsidP="00B35579">
            <w:pPr>
              <w:spacing w:before="360" w:after="360"/>
              <w:rPr>
                <w:rFonts w:ascii="Arial" w:eastAsia="Batang" w:hAnsi="Arial" w:cs="Arial"/>
                <w:b/>
                <w:bCs/>
                <w:noProof/>
              </w:rPr>
            </w:pPr>
            <w:r w:rsidRPr="005647A5">
              <w:rPr>
                <w:rFonts w:ascii="Arial" w:eastAsia="Batang" w:hAnsi="Arial" w:cs="Arial"/>
                <w:b/>
                <w:bCs/>
                <w:noProof/>
              </w:rPr>
              <w:t xml:space="preserve">Distribution of this product is </w:t>
            </w:r>
            <w:r w:rsidR="009A21EB" w:rsidRPr="005647A5">
              <w:rPr>
                <w:rFonts w:ascii="Arial" w:eastAsia="Batang" w:hAnsi="Arial" w:cs="Arial"/>
                <w:b/>
                <w:bCs/>
                <w:noProof/>
              </w:rPr>
              <w:fldChar w:fldCharType="begin"/>
            </w:r>
            <w:r w:rsidR="009A21EB" w:rsidRPr="005647A5">
              <w:rPr>
                <w:rFonts w:ascii="Arial" w:eastAsia="Batang" w:hAnsi="Arial" w:cs="Arial"/>
                <w:b/>
                <w:bCs/>
                <w:noProof/>
              </w:rPr>
              <w:instrText xml:space="preserve"> DOCPROPERTY  Distribution  \* MERGEFORMAT </w:instrText>
            </w:r>
            <w:r w:rsidR="009A21EB" w:rsidRPr="005647A5">
              <w:rPr>
                <w:rFonts w:ascii="Arial" w:eastAsia="Batang" w:hAnsi="Arial" w:cs="Arial"/>
                <w:b/>
                <w:bCs/>
                <w:noProof/>
              </w:rPr>
              <w:fldChar w:fldCharType="separate"/>
            </w:r>
            <w:r w:rsidR="00E52DFD">
              <w:rPr>
                <w:rFonts w:ascii="Arial" w:eastAsia="Batang" w:hAnsi="Arial" w:cs="Arial"/>
                <w:b/>
                <w:bCs/>
                <w:noProof/>
              </w:rPr>
              <w:t>Commercial-in-Confidence</w:t>
            </w:r>
            <w:r w:rsidR="009A21EB" w:rsidRPr="005647A5">
              <w:rPr>
                <w:rFonts w:ascii="Arial" w:eastAsia="Batang" w:hAnsi="Arial" w:cs="Arial"/>
                <w:b/>
                <w:bCs/>
                <w:noProof/>
              </w:rPr>
              <w:fldChar w:fldCharType="end"/>
            </w:r>
          </w:p>
        </w:tc>
      </w:tr>
    </w:tbl>
    <w:p w14:paraId="0257CAE3" w14:textId="72808325" w:rsidR="00D3162E" w:rsidRDefault="001536D2" w:rsidP="001536D2">
      <w:pPr>
        <w:rPr>
          <w:rFonts w:ascii="Arial" w:hAnsi="Arial" w:cs="Arial"/>
          <w:b/>
          <w:sz w:val="44"/>
          <w:szCs w:val="44"/>
        </w:rPr>
      </w:pPr>
      <w:r w:rsidRPr="005647A5">
        <w:rPr>
          <w:rFonts w:ascii="Arial" w:hAnsi="Arial" w:cs="Arial"/>
          <w:b/>
          <w:sz w:val="44"/>
          <w:szCs w:val="44"/>
        </w:rPr>
        <w:br w:type="page"/>
      </w:r>
      <w:bookmarkStart w:id="0" w:name="_Toc198516414"/>
      <w:bookmarkStart w:id="1" w:name="_Toc204407927"/>
      <w:bookmarkStart w:id="2" w:name="_Toc204432923"/>
      <w:bookmarkStart w:id="3" w:name="_Toc18305249"/>
      <w:bookmarkStart w:id="4" w:name="_Toc36536359"/>
    </w:p>
    <w:p w14:paraId="47342591" w14:textId="77777777" w:rsidR="00F3215F" w:rsidRPr="00F3215F" w:rsidRDefault="00F3215F" w:rsidP="00F3215F">
      <w:pPr>
        <w:rPr>
          <w:rFonts w:ascii="Arial" w:hAnsi="Arial" w:cs="Arial"/>
          <w:sz w:val="22"/>
          <w:szCs w:val="44"/>
        </w:rPr>
      </w:pPr>
    </w:p>
    <w:p w14:paraId="0257CAE4" w14:textId="77777777" w:rsidR="001536D2" w:rsidRPr="005647A5" w:rsidRDefault="001536D2" w:rsidP="001536D2">
      <w:pPr>
        <w:rPr>
          <w:rFonts w:ascii="Arial" w:eastAsia="Batang" w:hAnsi="Arial" w:cs="Arial"/>
          <w:b/>
          <w:sz w:val="28"/>
          <w:szCs w:val="28"/>
        </w:rPr>
      </w:pPr>
      <w:r w:rsidRPr="005647A5">
        <w:rPr>
          <w:rFonts w:ascii="Arial" w:eastAsia="Batang" w:hAnsi="Arial" w:cs="Arial"/>
          <w:b/>
          <w:sz w:val="28"/>
          <w:szCs w:val="28"/>
        </w:rPr>
        <w:t>Document Control</w:t>
      </w:r>
      <w:bookmarkEnd w:id="0"/>
      <w:bookmarkEnd w:id="1"/>
      <w:bookmarkEnd w:id="2"/>
    </w:p>
    <w:p w14:paraId="0257CAE5" w14:textId="77777777" w:rsidR="001536D2" w:rsidRPr="005647A5" w:rsidRDefault="001536D2" w:rsidP="001536D2">
      <w:pPr>
        <w:rPr>
          <w:rFonts w:ascii="Arial" w:hAnsi="Arial" w:cs="Arial"/>
          <w:b/>
        </w:rPr>
      </w:pPr>
      <w:bookmarkStart w:id="5" w:name="_Toc198516415"/>
      <w:bookmarkStart w:id="6" w:name="_Toc204407928"/>
      <w:bookmarkStart w:id="7" w:name="_Toc204432924"/>
      <w:r w:rsidRPr="005647A5">
        <w:rPr>
          <w:rFonts w:ascii="Arial" w:hAnsi="Arial" w:cs="Arial"/>
          <w:b/>
        </w:rPr>
        <w:t>Change Control</w:t>
      </w:r>
      <w:bookmarkEnd w:id="3"/>
      <w:bookmarkEnd w:id="4"/>
      <w:r w:rsidRPr="005647A5">
        <w:rPr>
          <w:rFonts w:ascii="Arial" w:hAnsi="Arial" w:cs="Arial"/>
          <w:b/>
        </w:rPr>
        <w:t xml:space="preserve"> History</w:t>
      </w:r>
      <w:bookmarkEnd w:id="5"/>
      <w:bookmarkEnd w:id="6"/>
      <w:bookmarkEnd w:id="7"/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0"/>
        <w:gridCol w:w="5060"/>
        <w:gridCol w:w="1358"/>
        <w:gridCol w:w="1290"/>
      </w:tblGrid>
      <w:tr w:rsidR="00A07A19" w:rsidRPr="005647A5" w14:paraId="0257CAEA" w14:textId="77777777" w:rsidTr="008A147B">
        <w:tc>
          <w:tcPr>
            <w:tcW w:w="860" w:type="dxa"/>
            <w:shd w:val="clear" w:color="auto" w:fill="005EB8" w:themeFill="accent1"/>
          </w:tcPr>
          <w:p w14:paraId="0257CAE6" w14:textId="77777777" w:rsidR="001536D2" w:rsidRPr="005647A5" w:rsidRDefault="001536D2" w:rsidP="00F65F03">
            <w:pPr>
              <w:ind w:right="-334"/>
              <w:rPr>
                <w:rFonts w:ascii="Arial" w:hAnsi="Arial" w:cs="Arial"/>
                <w:b/>
                <w:color w:val="FFFFFF"/>
                <w:sz w:val="16"/>
                <w:szCs w:val="16"/>
              </w:rPr>
            </w:pPr>
            <w:r w:rsidRPr="005647A5">
              <w:rPr>
                <w:rFonts w:ascii="Arial" w:hAnsi="Arial" w:cs="Arial"/>
                <w:b/>
                <w:color w:val="FFFFFF"/>
                <w:sz w:val="16"/>
                <w:szCs w:val="16"/>
              </w:rPr>
              <w:t>Version</w:t>
            </w:r>
          </w:p>
        </w:tc>
        <w:tc>
          <w:tcPr>
            <w:tcW w:w="5060" w:type="dxa"/>
            <w:shd w:val="clear" w:color="auto" w:fill="005EB8" w:themeFill="accent1"/>
          </w:tcPr>
          <w:p w14:paraId="0257CAE7" w14:textId="77777777" w:rsidR="001536D2" w:rsidRPr="005647A5" w:rsidRDefault="001536D2" w:rsidP="00F65F03">
            <w:pPr>
              <w:ind w:right="-334"/>
              <w:rPr>
                <w:rFonts w:ascii="Arial" w:hAnsi="Arial" w:cs="Arial"/>
                <w:b/>
                <w:color w:val="FFFFFF"/>
                <w:sz w:val="16"/>
                <w:szCs w:val="16"/>
              </w:rPr>
            </w:pPr>
            <w:r w:rsidRPr="005647A5">
              <w:rPr>
                <w:rFonts w:ascii="Arial" w:hAnsi="Arial" w:cs="Arial"/>
                <w:b/>
                <w:color w:val="FFFFFF"/>
                <w:sz w:val="16"/>
                <w:szCs w:val="16"/>
              </w:rPr>
              <w:t>Change Summary</w:t>
            </w:r>
          </w:p>
        </w:tc>
        <w:tc>
          <w:tcPr>
            <w:tcW w:w="1358" w:type="dxa"/>
            <w:shd w:val="clear" w:color="auto" w:fill="005EB8" w:themeFill="accent1"/>
          </w:tcPr>
          <w:p w14:paraId="0257CAE8" w14:textId="77777777" w:rsidR="001536D2" w:rsidRPr="005647A5" w:rsidRDefault="001536D2" w:rsidP="00144276">
            <w:pPr>
              <w:ind w:right="-334"/>
              <w:jc w:val="left"/>
              <w:rPr>
                <w:rFonts w:ascii="Arial" w:hAnsi="Arial" w:cs="Arial"/>
                <w:b/>
                <w:color w:val="FFFFFF"/>
                <w:sz w:val="16"/>
                <w:szCs w:val="16"/>
              </w:rPr>
            </w:pPr>
            <w:r w:rsidRPr="005647A5">
              <w:rPr>
                <w:rFonts w:ascii="Arial" w:hAnsi="Arial" w:cs="Arial"/>
                <w:b/>
                <w:color w:val="FFFFFF"/>
                <w:sz w:val="16"/>
                <w:szCs w:val="16"/>
              </w:rPr>
              <w:t>Date</w:t>
            </w:r>
          </w:p>
        </w:tc>
        <w:tc>
          <w:tcPr>
            <w:tcW w:w="1290" w:type="dxa"/>
            <w:shd w:val="clear" w:color="auto" w:fill="005EB8" w:themeFill="accent1"/>
            <w:vAlign w:val="bottom"/>
          </w:tcPr>
          <w:p w14:paraId="0257CAE9" w14:textId="77777777" w:rsidR="001536D2" w:rsidRPr="005647A5" w:rsidRDefault="001536D2" w:rsidP="00F65F03">
            <w:pPr>
              <w:jc w:val="center"/>
              <w:rPr>
                <w:rFonts w:ascii="Arial" w:hAnsi="Arial" w:cs="Arial"/>
                <w:b/>
                <w:color w:val="FFFFFF"/>
                <w:sz w:val="16"/>
                <w:szCs w:val="16"/>
              </w:rPr>
            </w:pPr>
            <w:r w:rsidRPr="005647A5">
              <w:rPr>
                <w:rFonts w:ascii="Arial" w:hAnsi="Arial" w:cs="Arial"/>
                <w:b/>
                <w:color w:val="FFFFFF"/>
                <w:sz w:val="16"/>
                <w:szCs w:val="16"/>
              </w:rPr>
              <w:t>Change author</w:t>
            </w:r>
          </w:p>
        </w:tc>
      </w:tr>
      <w:tr w:rsidR="00CA6C26" w:rsidRPr="005647A5" w14:paraId="0257CAF9" w14:textId="77777777" w:rsidTr="00574CFE">
        <w:tc>
          <w:tcPr>
            <w:tcW w:w="860" w:type="dxa"/>
          </w:tcPr>
          <w:p w14:paraId="0257CAF5" w14:textId="66FE5450" w:rsidR="00CA6C26" w:rsidRPr="005647A5" w:rsidRDefault="00637D75" w:rsidP="00F65F03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1.0 </w:t>
            </w:r>
          </w:p>
        </w:tc>
        <w:tc>
          <w:tcPr>
            <w:tcW w:w="5060" w:type="dxa"/>
          </w:tcPr>
          <w:p w14:paraId="0257CAF6" w14:textId="1185D1E3" w:rsidR="00CA6C26" w:rsidRPr="005647A5" w:rsidRDefault="00637D75" w:rsidP="002F7E83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Final Release</w:t>
            </w:r>
          </w:p>
        </w:tc>
        <w:tc>
          <w:tcPr>
            <w:tcW w:w="1358" w:type="dxa"/>
          </w:tcPr>
          <w:p w14:paraId="0257CAF7" w14:textId="53439842" w:rsidR="0096262E" w:rsidRPr="005647A5" w:rsidRDefault="00B24418" w:rsidP="00962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21/08/2025</w:t>
            </w:r>
          </w:p>
        </w:tc>
        <w:tc>
          <w:tcPr>
            <w:tcW w:w="1290" w:type="dxa"/>
          </w:tcPr>
          <w:p w14:paraId="0257CAF8" w14:textId="18C6E262" w:rsidR="00CA6C26" w:rsidRPr="005647A5" w:rsidRDefault="00B24418" w:rsidP="001419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David Breen</w:t>
            </w:r>
          </w:p>
        </w:tc>
      </w:tr>
      <w:tr w:rsidR="000645CC" w:rsidRPr="005647A5" w14:paraId="6D7E7C37" w14:textId="77777777" w:rsidTr="00574CFE">
        <w:tc>
          <w:tcPr>
            <w:tcW w:w="860" w:type="dxa"/>
          </w:tcPr>
          <w:p w14:paraId="6AFA3415" w14:textId="27A2292A" w:rsidR="000645CC" w:rsidRDefault="000645CC" w:rsidP="000645C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2.0 </w:t>
            </w:r>
          </w:p>
        </w:tc>
        <w:tc>
          <w:tcPr>
            <w:tcW w:w="5060" w:type="dxa"/>
          </w:tcPr>
          <w:p w14:paraId="53AA4CD3" w14:textId="77777777" w:rsidR="00CA629E" w:rsidRDefault="000645CC" w:rsidP="000645C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Document update to reflect changes in the ER Pack: </w:t>
            </w:r>
          </w:p>
          <w:p w14:paraId="1BAD08EF" w14:textId="627BFB94" w:rsidR="00CA629E" w:rsidRPr="00CA629E" w:rsidRDefault="000645CC" w:rsidP="00A53E31">
            <w:pPr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629E">
              <w:rPr>
                <w:rFonts w:ascii="Arial" w:hAnsi="Arial" w:cs="Arial"/>
                <w:sz w:val="16"/>
                <w:szCs w:val="16"/>
              </w:rPr>
              <w:t xml:space="preserve">Change Log ECL updated with clinical </w:t>
            </w:r>
            <w:proofErr w:type="spellStart"/>
            <w:r w:rsidRPr="00CA629E">
              <w:rPr>
                <w:rFonts w:ascii="Arial" w:hAnsi="Arial" w:cs="Arial"/>
                <w:sz w:val="16"/>
                <w:szCs w:val="16"/>
              </w:rPr>
              <w:t>refsets</w:t>
            </w:r>
            <w:proofErr w:type="spellEnd"/>
            <w:r w:rsidRPr="00CA629E">
              <w:rPr>
                <w:rFonts w:ascii="Arial" w:hAnsi="Arial" w:cs="Arial"/>
                <w:sz w:val="16"/>
                <w:szCs w:val="16"/>
              </w:rPr>
              <w:t xml:space="preserve"> and </w:t>
            </w:r>
            <w:proofErr w:type="spellStart"/>
            <w:r w:rsidRPr="00CA629E">
              <w:rPr>
                <w:rFonts w:ascii="Arial" w:hAnsi="Arial" w:cs="Arial"/>
                <w:sz w:val="16"/>
                <w:szCs w:val="16"/>
              </w:rPr>
              <w:t>Snomed</w:t>
            </w:r>
            <w:proofErr w:type="spellEnd"/>
            <w:r w:rsidRPr="00CA629E">
              <w:rPr>
                <w:rFonts w:ascii="Arial" w:hAnsi="Arial" w:cs="Arial"/>
                <w:sz w:val="16"/>
                <w:szCs w:val="16"/>
              </w:rPr>
              <w:t xml:space="preserve"> Codes.</w:t>
            </w:r>
            <w:r w:rsidR="00A53E31">
              <w:rPr>
                <w:rFonts w:ascii="Arial" w:hAnsi="Arial" w:cs="Arial"/>
                <w:sz w:val="16"/>
                <w:szCs w:val="16"/>
              </w:rPr>
              <w:br/>
            </w:r>
            <w:r w:rsidR="00CA629E" w:rsidRPr="00CA629E">
              <w:rPr>
                <w:rFonts w:ascii="Arial" w:hAnsi="Arial" w:cs="Arial"/>
                <w:sz w:val="16"/>
                <w:szCs w:val="16"/>
              </w:rPr>
              <w:t>Business rules name also updated for clarity.</w:t>
            </w:r>
          </w:p>
        </w:tc>
        <w:tc>
          <w:tcPr>
            <w:tcW w:w="1358" w:type="dxa"/>
          </w:tcPr>
          <w:p w14:paraId="583C83AD" w14:textId="5BAE1A1E" w:rsidR="000645CC" w:rsidRDefault="000645CC" w:rsidP="000645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09/10/2025</w:t>
            </w:r>
          </w:p>
        </w:tc>
        <w:tc>
          <w:tcPr>
            <w:tcW w:w="1290" w:type="dxa"/>
          </w:tcPr>
          <w:p w14:paraId="24946F4C" w14:textId="3DE1D4D8" w:rsidR="000645CC" w:rsidRDefault="000645CC" w:rsidP="000645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Jo Parker</w:t>
            </w:r>
          </w:p>
        </w:tc>
      </w:tr>
    </w:tbl>
    <w:p w14:paraId="0257CAFF" w14:textId="51A79787" w:rsidR="001536D2" w:rsidRDefault="001536D2" w:rsidP="007F5833"/>
    <w:p w14:paraId="520118ED" w14:textId="77777777" w:rsidR="007F5833" w:rsidRPr="005647A5" w:rsidRDefault="007F5833" w:rsidP="007F5833"/>
    <w:p w14:paraId="0257CB00" w14:textId="373284D6" w:rsidR="009F231C" w:rsidRPr="005647A5" w:rsidRDefault="009F231C" w:rsidP="007F5833">
      <w:pPr>
        <w:rPr>
          <w:rFonts w:ascii="Arial" w:hAnsi="Arial" w:cs="Arial"/>
          <w:sz w:val="4"/>
          <w:szCs w:val="4"/>
        </w:rPr>
      </w:pPr>
    </w:p>
    <w:p w14:paraId="0257CB01" w14:textId="0FFC0063" w:rsidR="009F231C" w:rsidRPr="005647A5" w:rsidRDefault="009F231C" w:rsidP="007F5833">
      <w:pPr>
        <w:jc w:val="left"/>
        <w:rPr>
          <w:rFonts w:ascii="Arial" w:hAnsi="Arial" w:cs="Arial"/>
          <w:b/>
          <w:sz w:val="32"/>
          <w:szCs w:val="32"/>
        </w:rPr>
      </w:pPr>
      <w:r w:rsidRPr="005647A5">
        <w:rPr>
          <w:rFonts w:ascii="Arial" w:hAnsi="Arial" w:cs="Arial"/>
          <w:b/>
          <w:sz w:val="32"/>
          <w:szCs w:val="32"/>
        </w:rPr>
        <w:t>C</w:t>
      </w:r>
      <w:r w:rsidR="007F5833">
        <w:rPr>
          <w:rFonts w:ascii="Arial" w:hAnsi="Arial" w:cs="Arial"/>
          <w:b/>
          <w:sz w:val="32"/>
          <w:szCs w:val="32"/>
        </w:rPr>
        <w:t>ontents</w:t>
      </w:r>
    </w:p>
    <w:p w14:paraId="3E889ABC" w14:textId="5851A17E" w:rsidR="00E52DFD" w:rsidRDefault="00481AB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en-GB"/>
        </w:rPr>
      </w:pPr>
      <w:r w:rsidRPr="005647A5">
        <w:rPr>
          <w:rFonts w:ascii="Arial" w:hAnsi="Arial"/>
          <w:sz w:val="32"/>
          <w:szCs w:val="32"/>
        </w:rPr>
        <w:fldChar w:fldCharType="begin"/>
      </w:r>
      <w:r w:rsidRPr="005647A5">
        <w:rPr>
          <w:rFonts w:ascii="Arial" w:hAnsi="Arial"/>
          <w:sz w:val="32"/>
          <w:szCs w:val="32"/>
        </w:rPr>
        <w:instrText xml:space="preserve"> TOC \o "1-3" \h \z \u </w:instrText>
      </w:r>
      <w:r w:rsidRPr="005647A5">
        <w:rPr>
          <w:rFonts w:ascii="Arial" w:hAnsi="Arial"/>
          <w:sz w:val="32"/>
          <w:szCs w:val="32"/>
        </w:rPr>
        <w:fldChar w:fldCharType="separate"/>
      </w:r>
      <w:hyperlink w:anchor="_Toc93909879" w:history="1">
        <w:r w:rsidR="00E52DFD" w:rsidRPr="004840E9">
          <w:rPr>
            <w:rStyle w:val="Hyperlink"/>
          </w:rPr>
          <w:t>1</w:t>
        </w:r>
        <w:r w:rsidR="00E52DFD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en-GB"/>
          </w:rPr>
          <w:tab/>
        </w:r>
        <w:r w:rsidR="00E52DFD" w:rsidRPr="004840E9">
          <w:rPr>
            <w:rStyle w:val="Hyperlink"/>
          </w:rPr>
          <w:t>Document Overview</w:t>
        </w:r>
        <w:r w:rsidR="00E52DFD">
          <w:rPr>
            <w:webHidden/>
          </w:rPr>
          <w:tab/>
        </w:r>
        <w:r w:rsidR="00E52DFD">
          <w:rPr>
            <w:webHidden/>
          </w:rPr>
          <w:fldChar w:fldCharType="begin"/>
        </w:r>
        <w:r w:rsidR="00E52DFD">
          <w:rPr>
            <w:webHidden/>
          </w:rPr>
          <w:instrText xml:space="preserve"> PAGEREF _Toc93909879 \h </w:instrText>
        </w:r>
        <w:r w:rsidR="00E52DFD">
          <w:rPr>
            <w:webHidden/>
          </w:rPr>
        </w:r>
        <w:r w:rsidR="00E52DFD">
          <w:rPr>
            <w:webHidden/>
          </w:rPr>
          <w:fldChar w:fldCharType="separate"/>
        </w:r>
        <w:r w:rsidR="00E52DFD">
          <w:rPr>
            <w:webHidden/>
          </w:rPr>
          <w:t>3</w:t>
        </w:r>
        <w:r w:rsidR="00E52DFD">
          <w:rPr>
            <w:webHidden/>
          </w:rPr>
          <w:fldChar w:fldCharType="end"/>
        </w:r>
      </w:hyperlink>
    </w:p>
    <w:p w14:paraId="19A4EA0D" w14:textId="1D09C78C" w:rsidR="00E52DFD" w:rsidRDefault="00E52DFD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en-GB"/>
        </w:rPr>
      </w:pPr>
      <w:hyperlink w:anchor="_Toc93909880" w:history="1">
        <w:r w:rsidRPr="004840E9">
          <w:rPr>
            <w:rStyle w:val="Hyperlink"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en-GB"/>
          </w:rPr>
          <w:tab/>
        </w:r>
        <w:r w:rsidRPr="004840E9">
          <w:rPr>
            <w:rStyle w:val="Hyperlink"/>
          </w:rPr>
          <w:t>Service Details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_Toc93909880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6B3C0B3" w14:textId="42E74D92" w:rsidR="00E52DFD" w:rsidRDefault="00E52DFD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en-GB"/>
        </w:rPr>
      </w:pPr>
      <w:hyperlink w:anchor="_Toc93909881" w:history="1">
        <w:r w:rsidRPr="004840E9">
          <w:rPr>
            <w:rStyle w:val="Hyperlink"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en-GB"/>
          </w:rPr>
          <w:tab/>
        </w:r>
        <w:r w:rsidRPr="004840E9">
          <w:rPr>
            <w:rStyle w:val="Hyperlink"/>
          </w:rPr>
          <w:t>Service Technical Specification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_Toc93909881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257CB0A" w14:textId="18F473EA" w:rsidR="00863995" w:rsidRPr="005647A5" w:rsidRDefault="00481AB5" w:rsidP="009F231C">
      <w:pPr>
        <w:rPr>
          <w:rFonts w:ascii="Arial" w:hAnsi="Arial" w:cs="Arial"/>
          <w:b/>
          <w:sz w:val="32"/>
          <w:szCs w:val="32"/>
        </w:rPr>
      </w:pPr>
      <w:r w:rsidRPr="005647A5">
        <w:rPr>
          <w:rFonts w:ascii="Arial" w:hAnsi="Arial" w:cs="Arial"/>
          <w:b/>
          <w:sz w:val="32"/>
          <w:szCs w:val="32"/>
        </w:rPr>
        <w:fldChar w:fldCharType="end"/>
      </w:r>
    </w:p>
    <w:p w14:paraId="0257CB0B" w14:textId="1F977156" w:rsidR="009C72E4" w:rsidRPr="005647A5" w:rsidRDefault="00D3162E" w:rsidP="009C72E4">
      <w:pPr>
        <w:pStyle w:val="StyleParaText11pt"/>
        <w:numPr>
          <w:ilvl w:val="0"/>
          <w:numId w:val="0"/>
        </w:numPr>
        <w:rPr>
          <w:rFonts w:ascii="Arial" w:hAnsi="Arial" w:cs="Arial"/>
          <w:sz w:val="4"/>
          <w:szCs w:val="4"/>
        </w:rPr>
      </w:pPr>
      <w:r w:rsidRPr="005647A5">
        <w:rPr>
          <w:rFonts w:ascii="Arial" w:hAnsi="Arial" w:cs="Arial"/>
          <w:sz w:val="4"/>
          <w:szCs w:val="4"/>
        </w:rPr>
        <w:br w:type="page"/>
      </w:r>
    </w:p>
    <w:p w14:paraId="0257CB0C" w14:textId="77777777" w:rsidR="00D335D0" w:rsidRPr="005647A5" w:rsidRDefault="008877D0" w:rsidP="008A147B">
      <w:pPr>
        <w:pStyle w:val="Heading1"/>
      </w:pPr>
      <w:bookmarkStart w:id="8" w:name="_Toc93909879"/>
      <w:bookmarkStart w:id="9" w:name="_Toc156288945"/>
      <w:bookmarkStart w:id="10" w:name="OLE_LINK1"/>
      <w:bookmarkStart w:id="11" w:name="OLE_LINK2"/>
      <w:r w:rsidRPr="005647A5">
        <w:lastRenderedPageBreak/>
        <w:t>D</w:t>
      </w:r>
      <w:r w:rsidR="00481AB5" w:rsidRPr="005647A5">
        <w:t>ocument</w:t>
      </w:r>
      <w:r w:rsidRPr="005647A5">
        <w:t xml:space="preserve"> O</w:t>
      </w:r>
      <w:r w:rsidR="00481AB5" w:rsidRPr="005647A5">
        <w:t>verview</w:t>
      </w:r>
      <w:bookmarkEnd w:id="8"/>
    </w:p>
    <w:p w14:paraId="71BB10EF" w14:textId="77777777" w:rsidR="00AA0CD1" w:rsidRPr="00DF4013" w:rsidRDefault="00AA0CD1" w:rsidP="00AA0CD1">
      <w:pPr>
        <w:numPr>
          <w:ilvl w:val="0"/>
          <w:numId w:val="29"/>
        </w:num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document provides an overview of the provision of data by the approved and contracted General Practice System Supplier (GPSS).</w:t>
      </w:r>
    </w:p>
    <w:p w14:paraId="30858F92" w14:textId="7D9CB76E" w:rsidR="00AA0CD1" w:rsidRDefault="00AA0CD1" w:rsidP="00AA0CD1">
      <w:pPr>
        <w:numPr>
          <w:ilvl w:val="0"/>
          <w:numId w:val="29"/>
        </w:num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Information included in this document will be as follows:</w:t>
      </w:r>
    </w:p>
    <w:p w14:paraId="0EE19980" w14:textId="607226D2" w:rsidR="00AA0CD1" w:rsidRDefault="00AA0CD1" w:rsidP="00AA0CD1">
      <w:pPr>
        <w:numPr>
          <w:ilvl w:val="0"/>
          <w:numId w:val="30"/>
        </w:num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details of the service</w:t>
      </w:r>
    </w:p>
    <w:p w14:paraId="7FCA8595" w14:textId="1E980572" w:rsidR="00AA0CD1" w:rsidRDefault="00AA0CD1" w:rsidP="00AA0CD1">
      <w:pPr>
        <w:numPr>
          <w:ilvl w:val="0"/>
          <w:numId w:val="30"/>
        </w:num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schedule of the service</w:t>
      </w:r>
    </w:p>
    <w:p w14:paraId="1773AD47" w14:textId="164834D0" w:rsidR="00AA0CD1" w:rsidRPr="008A6D81" w:rsidRDefault="00AA0CD1" w:rsidP="00AA0CD1">
      <w:pPr>
        <w:numPr>
          <w:ilvl w:val="0"/>
          <w:numId w:val="30"/>
        </w:numPr>
        <w:jc w:val="left"/>
        <w:rPr>
          <w:rFonts w:ascii="Arial" w:hAnsi="Arial" w:cs="Arial"/>
          <w:sz w:val="22"/>
          <w:szCs w:val="22"/>
        </w:rPr>
      </w:pPr>
      <w:r w:rsidRPr="008A6D81">
        <w:rPr>
          <w:rFonts w:ascii="Arial" w:hAnsi="Arial" w:cs="Arial"/>
          <w:sz w:val="22"/>
          <w:szCs w:val="22"/>
        </w:rPr>
        <w:t>An overview of the service</w:t>
      </w:r>
      <w:r>
        <w:rPr>
          <w:rFonts w:ascii="Arial" w:hAnsi="Arial" w:cs="Arial"/>
          <w:sz w:val="22"/>
          <w:szCs w:val="22"/>
        </w:rPr>
        <w:t>’</w:t>
      </w:r>
      <w:r w:rsidRPr="008A6D81">
        <w:rPr>
          <w:rFonts w:ascii="Arial" w:hAnsi="Arial" w:cs="Arial"/>
          <w:sz w:val="22"/>
          <w:szCs w:val="22"/>
        </w:rPr>
        <w:t>s complexity rating</w:t>
      </w:r>
    </w:p>
    <w:p w14:paraId="4BCB31EB" w14:textId="20FAE65F" w:rsidR="00AA0CD1" w:rsidRPr="00DF4013" w:rsidRDefault="00AA0CD1" w:rsidP="00AA0CD1">
      <w:pPr>
        <w:numPr>
          <w:ilvl w:val="0"/>
          <w:numId w:val="29"/>
        </w:num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This document supports the data provision for </w:t>
      </w:r>
      <w:r w:rsidR="00481E72">
        <w:rPr>
          <w:rFonts w:ascii="Arial" w:hAnsi="Arial" w:cs="Arial"/>
          <w:sz w:val="22"/>
          <w:szCs w:val="22"/>
        </w:rPr>
        <w:t>COVID-19 2026</w:t>
      </w:r>
      <w:r>
        <w:rPr>
          <w:rFonts w:ascii="Arial" w:hAnsi="Arial" w:cs="Arial"/>
          <w:sz w:val="22"/>
          <w:szCs w:val="22"/>
        </w:rPr>
        <w:t>.</w:t>
      </w:r>
    </w:p>
    <w:bookmarkEnd w:id="9"/>
    <w:bookmarkEnd w:id="10"/>
    <w:bookmarkEnd w:id="11"/>
    <w:p w14:paraId="0257CB31" w14:textId="0035E303" w:rsidR="000F5908" w:rsidRPr="005647A5" w:rsidRDefault="000F5908" w:rsidP="00AA0CD1">
      <w:pPr>
        <w:rPr>
          <w:rFonts w:ascii="Arial" w:hAnsi="Arial" w:cs="Arial"/>
          <w:sz w:val="22"/>
          <w:szCs w:val="22"/>
        </w:rPr>
      </w:pPr>
    </w:p>
    <w:p w14:paraId="0257CB32" w14:textId="08DB562D" w:rsidR="009B5D96" w:rsidRPr="005647A5" w:rsidRDefault="009B5D96" w:rsidP="009B5D96">
      <w:pPr>
        <w:rPr>
          <w:rFonts w:ascii="Arial" w:hAnsi="Arial" w:cs="Arial"/>
          <w:sz w:val="16"/>
          <w:szCs w:val="16"/>
        </w:rPr>
      </w:pPr>
    </w:p>
    <w:p w14:paraId="0257CB33" w14:textId="152C04D5" w:rsidR="00EE248B" w:rsidRPr="008A147B" w:rsidRDefault="007E4C59" w:rsidP="008A147B">
      <w:pPr>
        <w:pStyle w:val="Heading1"/>
      </w:pPr>
      <w:bookmarkStart w:id="12" w:name="_Toc93909880"/>
      <w:r w:rsidRPr="008A147B">
        <w:t>Service Details</w:t>
      </w:r>
      <w:bookmarkEnd w:id="12"/>
    </w:p>
    <w:p w14:paraId="5A0962AE" w14:textId="643602C7" w:rsidR="004E7ED2" w:rsidRDefault="004E7ED2" w:rsidP="004E7ED2">
      <w:pPr>
        <w:ind w:left="360"/>
        <w:jc w:val="left"/>
        <w:rPr>
          <w:rFonts w:ascii="Arial" w:hAnsi="Arial" w:cs="Arial"/>
          <w:sz w:val="22"/>
          <w:szCs w:val="22"/>
        </w:rPr>
      </w:pPr>
      <w:r w:rsidRPr="00DF4013">
        <w:rPr>
          <w:rFonts w:ascii="Arial" w:hAnsi="Arial" w:cs="Arial"/>
          <w:sz w:val="22"/>
          <w:szCs w:val="22"/>
        </w:rPr>
        <w:t xml:space="preserve">To assist </w:t>
      </w:r>
      <w:r>
        <w:rPr>
          <w:rFonts w:ascii="Arial" w:hAnsi="Arial" w:cs="Arial"/>
          <w:sz w:val="22"/>
          <w:szCs w:val="22"/>
        </w:rPr>
        <w:t>suppliers</w:t>
      </w:r>
      <w:r w:rsidRPr="00DF4013">
        <w:rPr>
          <w:rFonts w:ascii="Arial" w:hAnsi="Arial" w:cs="Arial"/>
          <w:sz w:val="22"/>
          <w:szCs w:val="22"/>
        </w:rPr>
        <w:t xml:space="preserve"> i</w:t>
      </w:r>
      <w:r>
        <w:rPr>
          <w:rFonts w:ascii="Arial" w:hAnsi="Arial" w:cs="Arial"/>
          <w:sz w:val="22"/>
          <w:szCs w:val="22"/>
        </w:rPr>
        <w:t xml:space="preserve">n setting-up your query for </w:t>
      </w:r>
      <w:r w:rsidR="00481E72">
        <w:rPr>
          <w:rFonts w:ascii="Arial" w:hAnsi="Arial" w:cs="Arial"/>
          <w:sz w:val="22"/>
          <w:szCs w:val="22"/>
        </w:rPr>
        <w:t>COVID-19 2026</w:t>
      </w:r>
      <w:r w:rsidRPr="00DF4013">
        <w:rPr>
          <w:rFonts w:ascii="Arial" w:hAnsi="Arial" w:cs="Arial"/>
          <w:sz w:val="22"/>
          <w:szCs w:val="22"/>
        </w:rPr>
        <w:t>, key details about the extract are out</w:t>
      </w:r>
      <w:r>
        <w:rPr>
          <w:rFonts w:ascii="Arial" w:hAnsi="Arial" w:cs="Arial"/>
          <w:sz w:val="22"/>
          <w:szCs w:val="22"/>
        </w:rPr>
        <w:t>lined below:</w:t>
      </w:r>
    </w:p>
    <w:p w14:paraId="754D6ABC" w14:textId="3604A835" w:rsidR="004E7ED2" w:rsidRPr="00DF4013" w:rsidRDefault="004E7ED2" w:rsidP="004E7ED2">
      <w:pPr>
        <w:ind w:left="360"/>
        <w:jc w:val="left"/>
        <w:rPr>
          <w:rFonts w:ascii="Arial" w:hAnsi="Arial" w:cs="Arial"/>
          <w:sz w:val="22"/>
          <w:szCs w:val="22"/>
        </w:rPr>
      </w:pPr>
      <w:r w:rsidRPr="001A4082">
        <w:rPr>
          <w:rFonts w:ascii="Arial" w:hAnsi="Arial" w:cs="Arial"/>
          <w:b/>
          <w:sz w:val="22"/>
          <w:szCs w:val="22"/>
        </w:rPr>
        <w:t xml:space="preserve">Table 2.1: </w:t>
      </w:r>
      <w:r>
        <w:rPr>
          <w:rFonts w:ascii="Arial" w:hAnsi="Arial" w:cs="Arial"/>
          <w:b/>
          <w:sz w:val="22"/>
          <w:szCs w:val="22"/>
        </w:rPr>
        <w:t>Basic service information</w:t>
      </w:r>
    </w:p>
    <w:tbl>
      <w:tblPr>
        <w:tblpPr w:leftFromText="180" w:rightFromText="180" w:vertAnchor="text" w:horzAnchor="margin" w:tblpX="240" w:tblpY="377"/>
        <w:tblW w:w="0" w:type="auto"/>
        <w:tblLayout w:type="fixed"/>
        <w:tblLook w:val="04A0" w:firstRow="1" w:lastRow="0" w:firstColumn="1" w:lastColumn="0" w:noHBand="0" w:noVBand="1"/>
      </w:tblPr>
      <w:tblGrid>
        <w:gridCol w:w="1276"/>
        <w:gridCol w:w="2694"/>
        <w:gridCol w:w="4536"/>
      </w:tblGrid>
      <w:tr w:rsidR="00F84751" w:rsidRPr="00DF4013" w14:paraId="56D4F776" w14:textId="77777777" w:rsidTr="00197235">
        <w:trPr>
          <w:trHeight w:val="312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005EB8" w:themeFill="accent1"/>
            <w:vAlign w:val="center"/>
            <w:hideMark/>
          </w:tcPr>
          <w:p w14:paraId="351B8747" w14:textId="77777777" w:rsidR="004E7ED2" w:rsidRPr="008A147B" w:rsidRDefault="004E7ED2" w:rsidP="00F84751">
            <w:pPr>
              <w:spacing w:after="0"/>
              <w:jc w:val="left"/>
              <w:rPr>
                <w:rFonts w:ascii="Arial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8A147B">
              <w:rPr>
                <w:rFonts w:ascii="Arial" w:hAnsi="Arial" w:cs="Arial"/>
                <w:b/>
                <w:color w:val="FFFFFF"/>
                <w:sz w:val="22"/>
                <w:szCs w:val="22"/>
                <w:lang w:eastAsia="en-GB"/>
              </w:rPr>
              <w:t xml:space="preserve">Element 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005EB8" w:themeFill="accent1"/>
            <w:vAlign w:val="center"/>
            <w:hideMark/>
          </w:tcPr>
          <w:p w14:paraId="7C216F01" w14:textId="48041DC7" w:rsidR="004E7ED2" w:rsidRPr="008A147B" w:rsidRDefault="004E7ED2" w:rsidP="00F84751">
            <w:pPr>
              <w:spacing w:after="0"/>
              <w:jc w:val="left"/>
              <w:rPr>
                <w:rFonts w:ascii="Arial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8A147B">
              <w:rPr>
                <w:rFonts w:ascii="Arial" w:hAnsi="Arial" w:cs="Arial"/>
                <w:b/>
                <w:color w:val="FFFFFF"/>
                <w:sz w:val="22"/>
                <w:szCs w:val="22"/>
                <w:lang w:eastAsia="en-GB"/>
              </w:rPr>
              <w:t>Information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005EB8" w:themeFill="accent1"/>
          </w:tcPr>
          <w:p w14:paraId="29AC6CC1" w14:textId="77777777" w:rsidR="004E7ED2" w:rsidRPr="008A147B" w:rsidRDefault="004E7ED2" w:rsidP="00F84751">
            <w:pPr>
              <w:spacing w:after="0"/>
              <w:jc w:val="left"/>
              <w:rPr>
                <w:rFonts w:ascii="Arial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8A147B">
              <w:rPr>
                <w:rFonts w:ascii="Arial" w:hAnsi="Arial" w:cs="Arial"/>
                <w:b/>
                <w:color w:val="FFFFFF"/>
                <w:sz w:val="22"/>
                <w:szCs w:val="22"/>
                <w:lang w:eastAsia="en-GB"/>
              </w:rPr>
              <w:t>Notes</w:t>
            </w:r>
          </w:p>
        </w:tc>
      </w:tr>
      <w:tr w:rsidR="00F84751" w:rsidRPr="00DF4013" w14:paraId="308E4B3E" w14:textId="77777777" w:rsidTr="00197235">
        <w:trPr>
          <w:trHeight w:val="3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6516B" w14:textId="6FC77DAB" w:rsidR="004E7ED2" w:rsidRPr="008D395A" w:rsidRDefault="00D500FE" w:rsidP="00C1188F">
            <w:pPr>
              <w:spacing w:after="0"/>
              <w:jc w:val="left"/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  <w:t>Query Name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50C3" w14:textId="707046E6" w:rsidR="004E7ED2" w:rsidRPr="00674A16" w:rsidRDefault="00481E72" w:rsidP="00C1188F">
            <w:pPr>
              <w:spacing w:after="0"/>
              <w:jc w:val="left"/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</w:rPr>
              <w:t>COVID26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08FB" w14:textId="77777777" w:rsidR="004E7ED2" w:rsidRPr="008D395A" w:rsidRDefault="004E7ED2" w:rsidP="00C1188F">
            <w:pPr>
              <w:spacing w:after="0"/>
              <w:jc w:val="left"/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  <w:t>The title to be used for the service in all communications</w:t>
            </w:r>
          </w:p>
        </w:tc>
      </w:tr>
      <w:tr w:rsidR="00F84751" w:rsidRPr="00DF4013" w14:paraId="2AAD332F" w14:textId="77777777" w:rsidTr="00197235">
        <w:trPr>
          <w:trHeight w:val="3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5CFE" w14:textId="244E65C3" w:rsidR="004E7ED2" w:rsidRPr="008D395A" w:rsidRDefault="00796291" w:rsidP="00C1188F">
            <w:pPr>
              <w:spacing w:after="0"/>
              <w:jc w:val="left"/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  <w:t>Query ID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16373" w14:textId="0DECB046" w:rsidR="004E7ED2" w:rsidRPr="008D395A" w:rsidRDefault="00C1188F" w:rsidP="00C1188F">
            <w:pPr>
              <w:spacing w:after="0"/>
              <w:jc w:val="left"/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</w:pPr>
            <w:r w:rsidRPr="00B24418"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  <w:t>A00</w:t>
            </w:r>
            <w:r w:rsidR="00B24418"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  <w:t>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1130" w14:textId="77777777" w:rsidR="004E7ED2" w:rsidRPr="008D395A" w:rsidRDefault="004E7ED2" w:rsidP="00C1188F">
            <w:pPr>
              <w:spacing w:after="0"/>
              <w:jc w:val="left"/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  <w:t>The identifier for the service within our core system</w:t>
            </w:r>
          </w:p>
        </w:tc>
      </w:tr>
      <w:tr w:rsidR="00F84751" w:rsidRPr="00DF4013" w14:paraId="3B0A9C92" w14:textId="77777777" w:rsidTr="00197235">
        <w:trPr>
          <w:trHeight w:val="3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15642" w14:textId="77777777" w:rsidR="004E7ED2" w:rsidRPr="008D395A" w:rsidRDefault="004E7ED2" w:rsidP="00C1188F">
            <w:pPr>
              <w:spacing w:after="0"/>
              <w:jc w:val="left"/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</w:pPr>
            <w:r w:rsidRPr="008D395A"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  <w:t>NIC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7070E" w14:textId="58CC05E5" w:rsidR="004E7ED2" w:rsidRPr="004E7ED2" w:rsidRDefault="00B24418" w:rsidP="00C1188F">
            <w:pPr>
              <w:spacing w:after="0"/>
              <w:jc w:val="left"/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</w:pPr>
            <w:r w:rsidRPr="00B24418"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  <w:t>NIC-788612-X5N9L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7F33" w14:textId="77777777" w:rsidR="004E7ED2" w:rsidRPr="008D395A" w:rsidRDefault="004E7ED2" w:rsidP="00C1188F">
            <w:pPr>
              <w:spacing w:after="0"/>
              <w:jc w:val="left"/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  <w:t>The reference given the customer for the data</w:t>
            </w:r>
          </w:p>
        </w:tc>
      </w:tr>
      <w:tr w:rsidR="00F84751" w:rsidRPr="00DF4013" w14:paraId="1D7906D4" w14:textId="77777777" w:rsidTr="00197235">
        <w:trPr>
          <w:trHeight w:val="9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56D19" w14:textId="77777777" w:rsidR="004E7ED2" w:rsidRPr="008D395A" w:rsidRDefault="004E7ED2" w:rsidP="00C1188F">
            <w:pPr>
              <w:spacing w:after="0"/>
              <w:jc w:val="left"/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</w:pPr>
            <w:r w:rsidRPr="008D395A"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  <w:t>Business Rules Name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72CAD" w14:textId="3E13140B" w:rsidR="004E7ED2" w:rsidRPr="004E7ED2" w:rsidRDefault="00CA629E" w:rsidP="00C1188F">
            <w:pPr>
              <w:spacing w:after="0"/>
              <w:jc w:val="left"/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</w:pPr>
            <w:r w:rsidRPr="00CA629E"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  <w:t>Tracked_Changes_COVID19_2026_Vaccination_v1.0</w:t>
            </w:r>
            <w:r w:rsidR="00481E72" w:rsidRPr="00B24418"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  <w:t>.docx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9C575" w14:textId="77777777" w:rsidR="004E7ED2" w:rsidRPr="00674A16" w:rsidRDefault="004E7ED2" w:rsidP="00C1188F">
            <w:pPr>
              <w:spacing w:after="0"/>
              <w:jc w:val="left"/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  <w:t>The name of the business rules to be used with this service, which will be attached.</w:t>
            </w:r>
          </w:p>
        </w:tc>
      </w:tr>
    </w:tbl>
    <w:p w14:paraId="2620F951" w14:textId="77777777" w:rsidR="004E7ED2" w:rsidRDefault="004E7ED2" w:rsidP="004E7ED2">
      <w:pPr>
        <w:rPr>
          <w:rFonts w:ascii="Arial" w:hAnsi="Arial" w:cs="Arial"/>
          <w:sz w:val="22"/>
          <w:szCs w:val="22"/>
        </w:rPr>
      </w:pPr>
    </w:p>
    <w:p w14:paraId="2FABC70D" w14:textId="77777777" w:rsidR="007E4C59" w:rsidRDefault="007E4C59">
      <w:pPr>
        <w:spacing w:after="0"/>
        <w:jc w:val="left"/>
        <w:rPr>
          <w:rFonts w:ascii="Arial" w:hAnsi="Arial" w:cs="Arial"/>
          <w:b/>
          <w:bCs/>
          <w:kern w:val="32"/>
          <w:sz w:val="32"/>
          <w:szCs w:val="32"/>
        </w:rPr>
      </w:pPr>
      <w:r>
        <w:rPr>
          <w:rFonts w:ascii="Arial" w:hAnsi="Arial"/>
        </w:rPr>
        <w:br w:type="page"/>
      </w:r>
    </w:p>
    <w:p w14:paraId="0257CB4D" w14:textId="03AA19C8" w:rsidR="00C61B14" w:rsidRDefault="007E4C59" w:rsidP="008A147B">
      <w:pPr>
        <w:pStyle w:val="Heading1"/>
      </w:pPr>
      <w:bookmarkStart w:id="13" w:name="_Toc93909881"/>
      <w:r>
        <w:lastRenderedPageBreak/>
        <w:t xml:space="preserve">Service </w:t>
      </w:r>
      <w:r w:rsidRPr="008A147B">
        <w:t>Technical</w:t>
      </w:r>
      <w:r>
        <w:t xml:space="preserve"> Specification</w:t>
      </w:r>
      <w:bookmarkEnd w:id="13"/>
    </w:p>
    <w:p w14:paraId="750DA38F" w14:textId="77777777" w:rsidR="007E4C59" w:rsidRPr="003523E9" w:rsidRDefault="007E4C59" w:rsidP="007E4C59">
      <w:pPr>
        <w:ind w:left="360"/>
        <w:jc w:val="lef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Schedule</w:t>
      </w:r>
    </w:p>
    <w:p w14:paraId="39FAED05" w14:textId="69A7EDE8" w:rsidR="001F167D" w:rsidRDefault="00B24418" w:rsidP="007E4C59">
      <w:pPr>
        <w:ind w:left="36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COVID26</w:t>
      </w:r>
      <w:r w:rsidR="001F167D">
        <w:rPr>
          <w:rFonts w:ascii="Arial" w:hAnsi="Arial" w:cs="Arial"/>
          <w:sz w:val="22"/>
          <w:szCs w:val="22"/>
        </w:rPr>
        <w:t>-schedule.csv provides specific dates for this service.</w:t>
      </w:r>
    </w:p>
    <w:p w14:paraId="26D5536F" w14:textId="25D114FF" w:rsidR="007E4C59" w:rsidRDefault="007E4C59" w:rsidP="007E4C59">
      <w:pPr>
        <w:ind w:left="36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If any unseen circumstances arise meaning the data cannot be returned within the schedule, the GPSS is responsible for addressing </w:t>
      </w:r>
      <w:proofErr w:type="gramStart"/>
      <w:r>
        <w:rPr>
          <w:rFonts w:ascii="Arial" w:hAnsi="Arial" w:cs="Arial"/>
          <w:sz w:val="22"/>
          <w:szCs w:val="22"/>
        </w:rPr>
        <w:t>any and all</w:t>
      </w:r>
      <w:proofErr w:type="gramEnd"/>
      <w:r>
        <w:rPr>
          <w:rFonts w:ascii="Arial" w:hAnsi="Arial" w:cs="Arial"/>
          <w:sz w:val="22"/>
          <w:szCs w:val="22"/>
        </w:rPr>
        <w:t xml:space="preserve"> actions with </w:t>
      </w:r>
      <w:r w:rsidR="001F167D">
        <w:rPr>
          <w:rFonts w:ascii="Arial" w:hAnsi="Arial" w:cs="Arial"/>
          <w:sz w:val="22"/>
          <w:szCs w:val="22"/>
        </w:rPr>
        <w:t xml:space="preserve">NHS </w:t>
      </w:r>
      <w:r w:rsidR="00447204">
        <w:rPr>
          <w:rFonts w:ascii="Arial" w:hAnsi="Arial" w:cs="Arial"/>
          <w:sz w:val="22"/>
          <w:szCs w:val="22"/>
        </w:rPr>
        <w:t>England</w:t>
      </w:r>
      <w:r w:rsidR="001F16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Service Management directly.</w:t>
      </w:r>
    </w:p>
    <w:p w14:paraId="15730F73" w14:textId="77777777" w:rsidR="00481E72" w:rsidRDefault="00481E72" w:rsidP="007E4C59">
      <w:pPr>
        <w:ind w:left="360"/>
        <w:jc w:val="left"/>
        <w:rPr>
          <w:rFonts w:ascii="Arial" w:hAnsi="Arial" w:cs="Arial"/>
          <w:sz w:val="22"/>
          <w:szCs w:val="22"/>
        </w:rPr>
      </w:pPr>
    </w:p>
    <w:tbl>
      <w:tblPr>
        <w:tblW w:w="7960" w:type="dxa"/>
        <w:tblInd w:w="720" w:type="dxa"/>
        <w:tblLook w:val="04A0" w:firstRow="1" w:lastRow="0" w:firstColumn="1" w:lastColumn="0" w:noHBand="0" w:noVBand="1"/>
      </w:tblPr>
      <w:tblGrid>
        <w:gridCol w:w="2480"/>
        <w:gridCol w:w="2740"/>
        <w:gridCol w:w="2740"/>
      </w:tblGrid>
      <w:tr w:rsidR="001F167D" w:rsidRPr="00DF4013" w14:paraId="6F4F7433" w14:textId="293935E6" w:rsidTr="008A147B">
        <w:trPr>
          <w:trHeight w:val="324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5EB8" w:themeFill="accent1"/>
            <w:vAlign w:val="center"/>
            <w:hideMark/>
          </w:tcPr>
          <w:p w14:paraId="60EE95E6" w14:textId="77777777" w:rsidR="001F167D" w:rsidRPr="00DF4013" w:rsidRDefault="001F167D" w:rsidP="00913872">
            <w:pPr>
              <w:spacing w:after="0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eastAsia="en-GB"/>
              </w:rPr>
              <w:t>Frequency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5EB8" w:themeFill="accent1"/>
            <w:vAlign w:val="center"/>
            <w:hideMark/>
          </w:tcPr>
          <w:p w14:paraId="3BF98AD2" w14:textId="276D911D" w:rsidR="001F167D" w:rsidRPr="00DF4013" w:rsidRDefault="001F167D" w:rsidP="00913872">
            <w:pPr>
              <w:spacing w:after="0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eastAsia="en-GB"/>
              </w:rPr>
              <w:t>Number of Collections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5EB8" w:themeFill="accent1"/>
          </w:tcPr>
          <w:p w14:paraId="12D57E8A" w14:textId="2B8F9946" w:rsidR="001F167D" w:rsidRDefault="001F167D" w:rsidP="00913872">
            <w:pPr>
              <w:spacing w:after="0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eastAsia="en-GB"/>
              </w:rPr>
              <w:t>Bucket</w:t>
            </w:r>
          </w:p>
        </w:tc>
      </w:tr>
      <w:tr w:rsidR="001F167D" w:rsidRPr="00DF4013" w14:paraId="5BF67851" w14:textId="236440A3" w:rsidTr="001F167D">
        <w:trPr>
          <w:trHeight w:val="312"/>
        </w:trPr>
        <w:tc>
          <w:tcPr>
            <w:tcW w:w="2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29C788" w14:textId="3E00C9C1" w:rsidR="001F167D" w:rsidRPr="00DF4013" w:rsidRDefault="001F167D" w:rsidP="00913872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  <w:fldChar w:fldCharType="begin"/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  <w:instrText xml:space="preserve"> DOCPROPERTY  Frequency  \* MERGEFORMAT </w:instrTex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  <w:fldChar w:fldCharType="separate"/>
            </w:r>
            <w:r w:rsidR="00E52DFD"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  <w:t>Monthly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  <w:fldChar w:fldCharType="end"/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D881C1" w14:textId="118FCCC2" w:rsidR="001F167D" w:rsidRPr="00DF4013" w:rsidRDefault="00481E72" w:rsidP="00913872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  <w:t>3</w:t>
            </w:r>
            <w:r w:rsidR="00B24418"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107226" w14:textId="6280B646" w:rsidR="001F167D" w:rsidRPr="001F167D" w:rsidRDefault="00481E72" w:rsidP="00913872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</w:tbl>
    <w:p w14:paraId="1972A5E7" w14:textId="77777777" w:rsidR="007E4C59" w:rsidRDefault="007E4C59" w:rsidP="007E4C59">
      <w:pPr>
        <w:ind w:left="36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FD20567" w14:textId="77777777" w:rsidR="007E4C59" w:rsidRDefault="007E4C59" w:rsidP="007E4C59">
      <w:pPr>
        <w:ind w:left="360"/>
        <w:jc w:val="lef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Extract Data Access</w:t>
      </w:r>
    </w:p>
    <w:p w14:paraId="47260FFE" w14:textId="366EFE19" w:rsidR="007E4C59" w:rsidRDefault="007E4C59" w:rsidP="007E4C59">
      <w:pPr>
        <w:ind w:left="36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On the collection and delivery of the data, General Practices are given opportunity to view their patients</w:t>
      </w:r>
      <w:r w:rsidR="001F167D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 xml:space="preserve"> data to ensure they are satisfied with the quality and accuracy of the data.</w:t>
      </w:r>
    </w:p>
    <w:p w14:paraId="3A0910EE" w14:textId="77777777" w:rsidR="007F5833" w:rsidRDefault="007F5833" w:rsidP="007F5833">
      <w:pPr>
        <w:jc w:val="left"/>
        <w:rPr>
          <w:rFonts w:ascii="Arial" w:hAnsi="Arial" w:cs="Arial"/>
          <w:sz w:val="22"/>
          <w:szCs w:val="22"/>
        </w:rPr>
      </w:pPr>
    </w:p>
    <w:p w14:paraId="0692A6ED" w14:textId="77777777" w:rsidR="007E4C59" w:rsidRPr="00DF4013" w:rsidRDefault="007E4C59" w:rsidP="007E4C59">
      <w:pPr>
        <w:tabs>
          <w:tab w:val="num" w:pos="426"/>
        </w:tabs>
        <w:ind w:left="360"/>
        <w:jc w:val="left"/>
        <w:rPr>
          <w:rFonts w:ascii="Arial" w:hAnsi="Arial" w:cs="Arial"/>
          <w:sz w:val="22"/>
          <w:szCs w:val="22"/>
        </w:rPr>
      </w:pPr>
      <w:r w:rsidRPr="00DF4013">
        <w:rPr>
          <w:rFonts w:ascii="Arial" w:hAnsi="Arial" w:cs="Arial"/>
          <w:b/>
          <w:sz w:val="22"/>
          <w:szCs w:val="22"/>
        </w:rPr>
        <w:t>Contact Details</w:t>
      </w:r>
    </w:p>
    <w:p w14:paraId="431A8F3D" w14:textId="57DC3EA9" w:rsidR="007E4C59" w:rsidRDefault="007E4C59" w:rsidP="007E4C59">
      <w:pPr>
        <w:spacing w:after="0"/>
        <w:ind w:left="360"/>
        <w:jc w:val="left"/>
      </w:pPr>
      <w:r w:rsidRPr="00DF4013">
        <w:rPr>
          <w:rFonts w:ascii="Arial" w:hAnsi="Arial" w:cs="Arial"/>
          <w:sz w:val="22"/>
          <w:szCs w:val="22"/>
        </w:rPr>
        <w:t xml:space="preserve">If you have any questions or </w:t>
      </w:r>
      <w:proofErr w:type="gramStart"/>
      <w:r w:rsidRPr="00DF4013">
        <w:rPr>
          <w:rFonts w:ascii="Arial" w:hAnsi="Arial" w:cs="Arial"/>
          <w:sz w:val="22"/>
          <w:szCs w:val="22"/>
        </w:rPr>
        <w:t>queries</w:t>
      </w:r>
      <w:proofErr w:type="gramEnd"/>
      <w:r w:rsidRPr="00DF4013">
        <w:rPr>
          <w:rFonts w:ascii="Arial" w:hAnsi="Arial" w:cs="Arial"/>
          <w:sz w:val="22"/>
          <w:szCs w:val="22"/>
        </w:rPr>
        <w:t xml:space="preserve"> please email GPES mailbox</w:t>
      </w:r>
      <w:r w:rsidR="007F5833">
        <w:rPr>
          <w:rFonts w:ascii="Arial" w:hAnsi="Arial" w:cs="Arial"/>
          <w:sz w:val="22"/>
          <w:szCs w:val="22"/>
        </w:rPr>
        <w:t>:</w:t>
      </w:r>
      <w:r w:rsidRPr="00DF4013">
        <w:rPr>
          <w:rFonts w:ascii="Arial" w:hAnsi="Arial" w:cs="Arial"/>
          <w:sz w:val="22"/>
          <w:szCs w:val="22"/>
        </w:rPr>
        <w:t xml:space="preserve"> </w:t>
      </w:r>
      <w:hyperlink r:id="rId14" w:history="1">
        <w:r w:rsidR="00F84751" w:rsidRPr="0015621B">
          <w:rPr>
            <w:rStyle w:val="Hyperlink"/>
          </w:rPr>
          <w:t>england.gpses@nhs.net</w:t>
        </w:r>
      </w:hyperlink>
    </w:p>
    <w:p w14:paraId="32DD1916" w14:textId="77777777" w:rsidR="00F84751" w:rsidRPr="00DF4013" w:rsidRDefault="00F84751" w:rsidP="007E4C59">
      <w:pPr>
        <w:spacing w:after="0"/>
        <w:ind w:left="360"/>
        <w:jc w:val="left"/>
        <w:rPr>
          <w:rFonts w:ascii="Arial" w:hAnsi="Arial" w:cs="Arial"/>
          <w:sz w:val="22"/>
          <w:szCs w:val="22"/>
        </w:rPr>
      </w:pPr>
    </w:p>
    <w:p w14:paraId="1A63785F" w14:textId="77777777" w:rsidR="007E4C59" w:rsidRPr="007E4C59" w:rsidRDefault="007E4C59" w:rsidP="007E4C59"/>
    <w:sectPr w:rsidR="007E4C59" w:rsidRPr="007E4C59" w:rsidSect="00CB7E0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259" w:right="1797" w:bottom="1440" w:left="1378" w:header="709" w:footer="1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6213B" w14:textId="77777777" w:rsidR="002969B6" w:rsidRDefault="002969B6">
      <w:r>
        <w:separator/>
      </w:r>
    </w:p>
  </w:endnote>
  <w:endnote w:type="continuationSeparator" w:id="0">
    <w:p w14:paraId="49E16A34" w14:textId="77777777" w:rsidR="002969B6" w:rsidRDefault="002969B6">
      <w:r>
        <w:continuationSeparator/>
      </w:r>
    </w:p>
  </w:endnote>
  <w:endnote w:type="continuationNotice" w:id="1">
    <w:p w14:paraId="03337D26" w14:textId="77777777" w:rsidR="002969B6" w:rsidRDefault="002969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3A106" w14:textId="77777777" w:rsidR="009079FB" w:rsidRDefault="009079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8E974" w14:textId="1B13AB71" w:rsidR="0066191B" w:rsidRPr="0066191B" w:rsidRDefault="0066191B" w:rsidP="0066191B">
    <w:pPr>
      <w:pStyle w:val="Footer"/>
      <w:jc w:val="center"/>
      <w:rPr>
        <w:rStyle w:val="PageNumber"/>
        <w:rFonts w:ascii="Arial" w:hAnsi="Arial" w:cs="Arial"/>
        <w:sz w:val="16"/>
        <w:szCs w:val="16"/>
      </w:rPr>
    </w:pPr>
    <w:r w:rsidRPr="0066191B">
      <w:rPr>
        <w:rStyle w:val="PageNumber"/>
        <w:rFonts w:ascii="Arial" w:hAnsi="Arial" w:cs="Arial"/>
        <w:sz w:val="16"/>
        <w:szCs w:val="16"/>
      </w:rPr>
      <w:fldChar w:fldCharType="begin"/>
    </w:r>
    <w:r w:rsidRPr="0066191B">
      <w:rPr>
        <w:rStyle w:val="PageNumber"/>
        <w:rFonts w:ascii="Arial" w:hAnsi="Arial" w:cs="Arial"/>
        <w:sz w:val="16"/>
        <w:szCs w:val="16"/>
      </w:rPr>
      <w:instrText xml:space="preserve"> PAGE </w:instrText>
    </w:r>
    <w:r w:rsidRPr="0066191B">
      <w:rPr>
        <w:rStyle w:val="PageNumber"/>
        <w:rFonts w:ascii="Arial" w:hAnsi="Arial" w:cs="Arial"/>
        <w:sz w:val="16"/>
        <w:szCs w:val="16"/>
      </w:rPr>
      <w:fldChar w:fldCharType="separate"/>
    </w:r>
    <w:r w:rsidR="00044403">
      <w:rPr>
        <w:rStyle w:val="PageNumber"/>
        <w:rFonts w:ascii="Arial" w:hAnsi="Arial" w:cs="Arial"/>
        <w:noProof/>
        <w:sz w:val="16"/>
        <w:szCs w:val="16"/>
      </w:rPr>
      <w:t>1</w:t>
    </w:r>
    <w:r w:rsidRPr="0066191B">
      <w:rPr>
        <w:rStyle w:val="PageNumber"/>
        <w:rFonts w:ascii="Arial" w:hAnsi="Arial" w:cs="Arial"/>
        <w:sz w:val="16"/>
        <w:szCs w:val="16"/>
      </w:rPr>
      <w:fldChar w:fldCharType="end"/>
    </w:r>
    <w:r w:rsidRPr="0066191B">
      <w:rPr>
        <w:rStyle w:val="PageNumber"/>
        <w:rFonts w:ascii="Arial" w:hAnsi="Arial" w:cs="Arial"/>
        <w:sz w:val="16"/>
        <w:szCs w:val="16"/>
      </w:rPr>
      <w:t xml:space="preserve"> of </w:t>
    </w:r>
    <w:r w:rsidRPr="0066191B">
      <w:rPr>
        <w:rStyle w:val="PageNumber"/>
        <w:rFonts w:ascii="Arial" w:hAnsi="Arial" w:cs="Arial"/>
        <w:sz w:val="16"/>
        <w:szCs w:val="16"/>
      </w:rPr>
      <w:fldChar w:fldCharType="begin"/>
    </w:r>
    <w:r w:rsidRPr="0066191B">
      <w:rPr>
        <w:rStyle w:val="PageNumber"/>
        <w:rFonts w:ascii="Arial" w:hAnsi="Arial" w:cs="Arial"/>
        <w:sz w:val="16"/>
        <w:szCs w:val="16"/>
      </w:rPr>
      <w:instrText xml:space="preserve"> NUMPAGES </w:instrText>
    </w:r>
    <w:r w:rsidRPr="0066191B">
      <w:rPr>
        <w:rStyle w:val="PageNumber"/>
        <w:rFonts w:ascii="Arial" w:hAnsi="Arial" w:cs="Arial"/>
        <w:sz w:val="16"/>
        <w:szCs w:val="16"/>
      </w:rPr>
      <w:fldChar w:fldCharType="separate"/>
    </w:r>
    <w:r w:rsidR="00044403">
      <w:rPr>
        <w:rStyle w:val="PageNumber"/>
        <w:rFonts w:ascii="Arial" w:hAnsi="Arial" w:cs="Arial"/>
        <w:noProof/>
        <w:sz w:val="16"/>
        <w:szCs w:val="16"/>
      </w:rPr>
      <w:t>7</w:t>
    </w:r>
    <w:r w:rsidRPr="0066191B">
      <w:rPr>
        <w:rStyle w:val="PageNumber"/>
        <w:rFonts w:ascii="Arial" w:hAnsi="Arial" w:cs="Arial"/>
        <w:sz w:val="16"/>
        <w:szCs w:val="16"/>
      </w:rPr>
      <w:fldChar w:fldCharType="end"/>
    </w:r>
  </w:p>
  <w:p w14:paraId="386E732B" w14:textId="7827E3AA" w:rsidR="00B24418" w:rsidRPr="00B24418" w:rsidRDefault="0066191B" w:rsidP="0066191B">
    <w:pPr>
      <w:pStyle w:val="Footer"/>
      <w:rPr>
        <w:rStyle w:val="PageNumber"/>
        <w:rFonts w:ascii="Arial" w:hAnsi="Arial" w:cs="Arial"/>
        <w:b/>
        <w:sz w:val="16"/>
        <w:szCs w:val="16"/>
      </w:rPr>
    </w:pPr>
    <w:r w:rsidRPr="0066191B">
      <w:rPr>
        <w:rStyle w:val="PageNumber"/>
        <w:rFonts w:ascii="Arial" w:hAnsi="Arial" w:cs="Arial"/>
        <w:b/>
        <w:sz w:val="16"/>
        <w:szCs w:val="16"/>
      </w:rPr>
      <w:t>Date Amended</w:t>
    </w:r>
    <w:r w:rsidR="0034196C">
      <w:rPr>
        <w:rStyle w:val="PageNumber"/>
        <w:rFonts w:ascii="Arial" w:hAnsi="Arial" w:cs="Arial"/>
        <w:b/>
        <w:sz w:val="16"/>
        <w:szCs w:val="16"/>
      </w:rPr>
      <w:t xml:space="preserve">: </w:t>
    </w:r>
    <w:r w:rsidR="009079FB">
      <w:rPr>
        <w:rStyle w:val="PageNumber"/>
        <w:rFonts w:ascii="Arial" w:hAnsi="Arial" w:cs="Arial"/>
        <w:b/>
        <w:sz w:val="16"/>
        <w:szCs w:val="16"/>
      </w:rPr>
      <w:t>09/10</w:t>
    </w:r>
    <w:r w:rsidR="00B24418">
      <w:rPr>
        <w:rStyle w:val="PageNumber"/>
        <w:rFonts w:ascii="Arial" w:hAnsi="Arial" w:cs="Arial"/>
        <w:b/>
        <w:sz w:val="16"/>
        <w:szCs w:val="16"/>
      </w:rPr>
      <w:t>/2025</w:t>
    </w:r>
  </w:p>
  <w:p w14:paraId="0C3A1FC9" w14:textId="50DE296B" w:rsidR="0066191B" w:rsidRPr="0066191B" w:rsidRDefault="0066191B" w:rsidP="0066191B">
    <w:pPr>
      <w:pStyle w:val="Footer"/>
      <w:rPr>
        <w:rFonts w:ascii="Arial" w:hAnsi="Arial" w:cs="Arial"/>
        <w:sz w:val="16"/>
        <w:szCs w:val="16"/>
      </w:rPr>
    </w:pPr>
    <w:r w:rsidRPr="0066191B">
      <w:rPr>
        <w:rStyle w:val="PageNumber"/>
        <w:rFonts w:ascii="Arial" w:hAnsi="Arial" w:cs="Arial"/>
        <w:b/>
        <w:sz w:val="16"/>
        <w:szCs w:val="16"/>
      </w:rPr>
      <w:t>Version:</w:t>
    </w:r>
    <w:r w:rsidRPr="0066191B">
      <w:rPr>
        <w:rStyle w:val="PageNumber"/>
        <w:rFonts w:ascii="Arial" w:hAnsi="Arial" w:cs="Arial"/>
        <w:sz w:val="16"/>
        <w:szCs w:val="16"/>
      </w:rPr>
      <w:t xml:space="preserve"> </w:t>
    </w:r>
    <w:r w:rsidR="009079FB">
      <w:rPr>
        <w:rStyle w:val="PageNumber"/>
        <w:rFonts w:ascii="Arial" w:hAnsi="Arial" w:cs="Arial"/>
        <w:sz w:val="16"/>
        <w:szCs w:val="16"/>
      </w:rPr>
      <w:t>2</w:t>
    </w:r>
    <w:r w:rsidR="008A7571">
      <w:rPr>
        <w:rStyle w:val="PageNumber"/>
        <w:rFonts w:ascii="Arial" w:hAnsi="Arial" w:cs="Arial"/>
        <w:sz w:val="16"/>
        <w:szCs w:val="16"/>
      </w:rPr>
      <w:t>.</w:t>
    </w:r>
    <w:r w:rsidR="00F3215F">
      <w:rPr>
        <w:rStyle w:val="PageNumber"/>
        <w:rFonts w:ascii="Arial" w:hAnsi="Arial" w:cs="Arial"/>
        <w:sz w:val="16"/>
        <w:szCs w:val="16"/>
      </w:rPr>
      <w:t>0</w:t>
    </w:r>
  </w:p>
  <w:p w14:paraId="0A772397" w14:textId="7C351280" w:rsidR="0066191B" w:rsidRDefault="0066191B">
    <w:pPr>
      <w:pStyle w:val="Footer"/>
    </w:pPr>
  </w:p>
  <w:p w14:paraId="0257CB59" w14:textId="7E728577" w:rsidR="00465E53" w:rsidRPr="00AB0FA4" w:rsidRDefault="00465E53" w:rsidP="00AB0FA4">
    <w:pPr>
      <w:pStyle w:val="Footer"/>
      <w:rPr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7CB5C" w14:textId="77777777" w:rsidR="00465E53" w:rsidRDefault="00465E53">
    <w:pPr>
      <w:pStyle w:val="Footer"/>
      <w:spacing w:after="0"/>
      <w:ind w:right="-288"/>
      <w:jc w:val="center"/>
      <w:rPr>
        <w:rFonts w:eastAsia="Arial Unicode MS" w:cs="Arial"/>
        <w:sz w:val="16"/>
      </w:rPr>
    </w:pPr>
    <w:r>
      <w:rPr>
        <w:rFonts w:eastAsia="Arial Unicode MS" w:cs="Arial"/>
        <w:sz w:val="16"/>
      </w:rPr>
      <w:t>Copyright © 2008. The NHS Information Centre for health and social care. All rights reserved.</w:t>
    </w:r>
  </w:p>
  <w:p w14:paraId="0257CB5D" w14:textId="77777777" w:rsidR="00465E53" w:rsidRDefault="00465E53">
    <w:pPr>
      <w:pStyle w:val="Footer"/>
      <w:spacing w:after="0"/>
      <w:jc w:val="center"/>
      <w:rPr>
        <w:rFonts w:eastAsia="Arial Unicode MS" w:cs="Arial"/>
        <w:sz w:val="16"/>
      </w:rPr>
    </w:pPr>
    <w:r>
      <w:rPr>
        <w:rFonts w:eastAsia="Arial Unicode MS" w:cs="Arial"/>
        <w:sz w:val="16"/>
      </w:rPr>
      <w:t xml:space="preserve">Author – </w:t>
    </w:r>
    <w:r w:rsidRPr="00AB0FA4">
      <w:rPr>
        <w:rFonts w:eastAsia="Arial Unicode MS" w:cs="Arial"/>
        <w:i/>
        <w:sz w:val="16"/>
      </w:rPr>
      <w:t>author</w:t>
    </w:r>
    <w:r>
      <w:rPr>
        <w:rFonts w:eastAsia="Arial Unicode MS" w:cs="Arial"/>
        <w:i/>
        <w:sz w:val="16"/>
      </w:rPr>
      <w:t>’</w:t>
    </w:r>
    <w:r w:rsidRPr="00AB0FA4">
      <w:rPr>
        <w:rFonts w:eastAsia="Arial Unicode MS" w:cs="Arial"/>
        <w:i/>
        <w:sz w:val="16"/>
      </w:rPr>
      <w:t>s name</w:t>
    </w:r>
  </w:p>
  <w:p w14:paraId="0257CB5E" w14:textId="77777777" w:rsidR="00465E53" w:rsidRPr="0059797C" w:rsidRDefault="00465E53">
    <w:pPr>
      <w:pStyle w:val="Footer"/>
      <w:spacing w:after="0"/>
      <w:jc w:val="center"/>
      <w:rPr>
        <w:rFonts w:eastAsia="Arial Unicode MS" w:cs="Arial"/>
        <w:color w:val="0000FF"/>
        <w:sz w:val="16"/>
      </w:rPr>
    </w:pPr>
    <w:r>
      <w:rPr>
        <w:rFonts w:eastAsia="Arial Unicode MS" w:cs="Arial"/>
        <w:sz w:val="16"/>
      </w:rPr>
      <w:t xml:space="preserve">File – </w:t>
    </w:r>
    <w:r w:rsidRPr="00AB0FA4">
      <w:rPr>
        <w:rFonts w:eastAsia="Arial Unicode MS" w:cs="Arial"/>
        <w:i/>
        <w:sz w:val="16"/>
      </w:rPr>
      <w:t>filename</w:t>
    </w:r>
    <w:r w:rsidRPr="0059797C">
      <w:rPr>
        <w:rFonts w:eastAsia="Arial Unicode MS" w:cs="Arial"/>
        <w:color w:val="0000FF"/>
        <w:sz w:val="16"/>
      </w:rPr>
      <w:t>:</w:t>
    </w:r>
    <w:r>
      <w:rPr>
        <w:rFonts w:eastAsia="Arial Unicode MS" w:cs="Arial"/>
        <w:sz w:val="16"/>
      </w:rPr>
      <w:t xml:space="preserve"> </w:t>
    </w:r>
    <w:r w:rsidRPr="006A5536">
      <w:rPr>
        <w:rFonts w:eastAsia="Arial Unicode MS" w:cs="Arial"/>
        <w:sz w:val="16"/>
      </w:rPr>
      <w:t xml:space="preserve">version </w:t>
    </w:r>
    <w:r w:rsidRPr="00AB0FA4">
      <w:rPr>
        <w:rFonts w:eastAsia="Arial Unicode MS" w:cs="Arial"/>
        <w:i/>
        <w:sz w:val="16"/>
      </w:rPr>
      <w:t>number</w:t>
    </w:r>
  </w:p>
  <w:p w14:paraId="0257CB5F" w14:textId="77777777" w:rsidR="00465E53" w:rsidRDefault="00465E53">
    <w:pPr>
      <w:pStyle w:val="Footer"/>
      <w:jc w:val="left"/>
      <w:rPr>
        <w:sz w:val="16"/>
        <w:szCs w:val="16"/>
      </w:rPr>
    </w:pPr>
    <w:r>
      <w:tab/>
    </w:r>
    <w:r>
      <w:rPr>
        <w:sz w:val="16"/>
        <w:szCs w:val="16"/>
      </w:rPr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6</w:t>
    </w:r>
    <w:r>
      <w:rPr>
        <w:sz w:val="16"/>
        <w:szCs w:val="16"/>
      </w:rPr>
      <w:fldChar w:fldCharType="end"/>
    </w:r>
  </w:p>
  <w:p w14:paraId="0257CB60" w14:textId="77777777" w:rsidR="00465E53" w:rsidRDefault="00465E53">
    <w:pPr>
      <w:pStyle w:val="Footer"/>
      <w:jc w:val="lef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41ABC" w14:textId="77777777" w:rsidR="002969B6" w:rsidRDefault="002969B6">
      <w:r>
        <w:separator/>
      </w:r>
    </w:p>
  </w:footnote>
  <w:footnote w:type="continuationSeparator" w:id="0">
    <w:p w14:paraId="15A55FDB" w14:textId="77777777" w:rsidR="002969B6" w:rsidRDefault="002969B6">
      <w:r>
        <w:continuationSeparator/>
      </w:r>
    </w:p>
  </w:footnote>
  <w:footnote w:type="continuationNotice" w:id="1">
    <w:p w14:paraId="32BA99AB" w14:textId="77777777" w:rsidR="002969B6" w:rsidRDefault="002969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B2584" w14:textId="77777777" w:rsidR="009079FB" w:rsidRDefault="009079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D6D5B" w14:textId="43F902B7" w:rsidR="00B83E64" w:rsidRPr="00335649" w:rsidRDefault="00465E53" w:rsidP="00B83E64">
    <w:pPr>
      <w:pStyle w:val="Heading"/>
      <w:tabs>
        <w:tab w:val="right" w:pos="9639"/>
      </w:tabs>
      <w:spacing w:after="0"/>
      <w:jc w:val="right"/>
      <w:rPr>
        <w:rFonts w:ascii="Arial" w:hAnsi="Arial" w:cs="Arial"/>
        <w:b/>
        <w:sz w:val="20"/>
        <w:szCs w:val="20"/>
      </w:rPr>
    </w:pPr>
    <w:r w:rsidRPr="00335649">
      <w:rPr>
        <w:rFonts w:ascii="Arial" w:hAnsi="Arial" w:cs="Arial"/>
        <w:b/>
        <w:sz w:val="20"/>
        <w:szCs w:val="20"/>
      </w:rPr>
      <w:t>General Practice Extraction Service (GPES)</w:t>
    </w:r>
  </w:p>
  <w:p w14:paraId="0257CB57" w14:textId="76A7051D" w:rsidR="00465E53" w:rsidRPr="00335649" w:rsidRDefault="00B83E64" w:rsidP="004452A6">
    <w:pPr>
      <w:contextualSpacing/>
      <w:jc w:val="right"/>
      <w:rPr>
        <w:rFonts w:ascii="Arial" w:hAnsi="Arial" w:cs="Arial"/>
        <w:i/>
        <w:sz w:val="20"/>
        <w:szCs w:val="20"/>
      </w:rPr>
    </w:pPr>
    <w:r w:rsidRPr="00335649">
      <w:rPr>
        <w:rFonts w:ascii="Arial" w:hAnsi="Arial" w:cs="Arial"/>
        <w:i/>
        <w:sz w:val="20"/>
        <w:szCs w:val="20"/>
      </w:rPr>
      <w:t xml:space="preserve">Extraction Requirement: </w:t>
    </w:r>
    <w:r w:rsidR="00481E72" w:rsidRPr="00481E72">
      <w:rPr>
        <w:rFonts w:ascii="Arial" w:hAnsi="Arial" w:cs="Arial"/>
        <w:i/>
        <w:sz w:val="20"/>
        <w:szCs w:val="20"/>
      </w:rPr>
      <w:t>COVID-19 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7CB5A" w14:textId="77777777" w:rsidR="00465E53" w:rsidRPr="00CE7979" w:rsidRDefault="00465E53">
    <w:pPr>
      <w:pStyle w:val="Heading"/>
      <w:tabs>
        <w:tab w:val="right" w:pos="9639"/>
      </w:tabs>
      <w:spacing w:after="0"/>
      <w:rPr>
        <w:rFonts w:ascii="Franklin Gothic Book" w:hAnsi="Franklin Gothic Book" w:cs="Arial"/>
        <w:b/>
        <w:sz w:val="20"/>
        <w:szCs w:val="20"/>
      </w:rPr>
    </w:pPr>
    <w:r w:rsidRPr="00CE7979">
      <w:rPr>
        <w:rFonts w:ascii="Franklin Gothic Book" w:hAnsi="Franklin Gothic Book" w:cs="Arial"/>
        <w:b/>
        <w:sz w:val="20"/>
        <w:szCs w:val="20"/>
      </w:rPr>
      <w:t>General Practice Extraction Service</w:t>
    </w:r>
  </w:p>
  <w:p w14:paraId="0257CB5B" w14:textId="77777777" w:rsidR="00465E53" w:rsidRPr="00AB0FA4" w:rsidRDefault="00465E53" w:rsidP="00CE7979">
    <w:pPr>
      <w:pStyle w:val="Heading"/>
      <w:tabs>
        <w:tab w:val="right" w:pos="9639"/>
      </w:tabs>
      <w:spacing w:after="0"/>
      <w:rPr>
        <w:i/>
      </w:rPr>
    </w:pPr>
    <w:r w:rsidRPr="00AB0FA4">
      <w:rPr>
        <w:rFonts w:ascii="Franklin Gothic Book" w:hAnsi="Franklin Gothic Book"/>
        <w:i/>
        <w:sz w:val="20"/>
        <w:szCs w:val="20"/>
      </w:rPr>
      <w:t>Product Title</w:t>
    </w:r>
    <w:r w:rsidRPr="00AB0FA4">
      <w:rPr>
        <w:i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21EF"/>
    <w:multiLevelType w:val="hybridMultilevel"/>
    <w:tmpl w:val="181084D4"/>
    <w:lvl w:ilvl="0" w:tplc="9E7473E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FB1ABC"/>
    <w:multiLevelType w:val="hybridMultilevel"/>
    <w:tmpl w:val="A4A84624"/>
    <w:lvl w:ilvl="0" w:tplc="1902CE4C">
      <w:start w:val="1"/>
      <w:numFmt w:val="bullet"/>
      <w:lvlText w:val=""/>
      <w:lvlJc w:val="left"/>
      <w:pPr>
        <w:tabs>
          <w:tab w:val="num" w:pos="1481"/>
        </w:tabs>
        <w:ind w:left="1481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1C7C7695"/>
    <w:multiLevelType w:val="hybridMultilevel"/>
    <w:tmpl w:val="0D5257D8"/>
    <w:lvl w:ilvl="0" w:tplc="9E7473E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296244"/>
    <w:multiLevelType w:val="hybridMultilevel"/>
    <w:tmpl w:val="444EC050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3FC421E"/>
    <w:multiLevelType w:val="hybridMultilevel"/>
    <w:tmpl w:val="60C62A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Franklin Gothic Book" w:hAnsi="Franklin Gothic Book" w:hint="default"/>
        <w:sz w:val="16"/>
        <w:szCs w:val="16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4E10509"/>
    <w:multiLevelType w:val="hybridMultilevel"/>
    <w:tmpl w:val="9CF6117A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16"/>
        <w:szCs w:val="16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5C57FF"/>
    <w:multiLevelType w:val="hybridMultilevel"/>
    <w:tmpl w:val="55AAB994"/>
    <w:lvl w:ilvl="0" w:tplc="6AE2EB3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8F7808"/>
    <w:multiLevelType w:val="hybridMultilevel"/>
    <w:tmpl w:val="1F26786A"/>
    <w:lvl w:ilvl="0" w:tplc="DFCC1DD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B157C5"/>
    <w:multiLevelType w:val="multilevel"/>
    <w:tmpl w:val="FE4C40A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z w:val="14"/>
        <w:szCs w:val="1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Restart w:val="1"/>
      <w:lvlText w:val="%1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737"/>
        </w:tabs>
        <w:ind w:left="737" w:hanging="624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9" w15:restartNumberingAfterBreak="0">
    <w:nsid w:val="2DBB0F68"/>
    <w:multiLevelType w:val="hybridMultilevel"/>
    <w:tmpl w:val="53CA00F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3854F1"/>
    <w:multiLevelType w:val="hybridMultilevel"/>
    <w:tmpl w:val="49363092"/>
    <w:lvl w:ilvl="0" w:tplc="E7DC6446">
      <w:start w:val="2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007494"/>
    <w:multiLevelType w:val="hybridMultilevel"/>
    <w:tmpl w:val="92AC507C"/>
    <w:lvl w:ilvl="0" w:tplc="3C4A6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16"/>
        <w:szCs w:val="16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AE3481"/>
    <w:multiLevelType w:val="multilevel"/>
    <w:tmpl w:val="BC7C8E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A3E028F"/>
    <w:multiLevelType w:val="hybridMultilevel"/>
    <w:tmpl w:val="D4AC63B4"/>
    <w:lvl w:ilvl="0" w:tplc="08090003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 w15:restartNumberingAfterBreak="0">
    <w:nsid w:val="5BEB1333"/>
    <w:multiLevelType w:val="hybridMultilevel"/>
    <w:tmpl w:val="7A743F70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16"/>
        <w:szCs w:val="16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A444C2"/>
    <w:multiLevelType w:val="multilevel"/>
    <w:tmpl w:val="57FAA3AA"/>
    <w:lvl w:ilvl="0">
      <w:start w:val="1"/>
      <w:numFmt w:val="decimal"/>
      <w:pStyle w:val="Heading1"/>
      <w:lvlText w:val="%1"/>
      <w:lvlJc w:val="left"/>
      <w:pPr>
        <w:tabs>
          <w:tab w:val="num" w:pos="1021"/>
        </w:tabs>
        <w:ind w:left="1021" w:hanging="1021"/>
      </w:pPr>
      <w:rPr>
        <w:rFonts w:hint="default"/>
        <w:sz w:val="3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4">
      <w:start w:val="1"/>
      <w:numFmt w:val="decimal"/>
      <w:pStyle w:val="TextLevel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FAA3A43"/>
    <w:multiLevelType w:val="hybridMultilevel"/>
    <w:tmpl w:val="D4AC63B4"/>
    <w:lvl w:ilvl="0" w:tplc="9E7473E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</w:lvl>
    <w:lvl w:ilvl="1" w:tplc="EC8C3B98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C35647A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2F1E141A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935CD210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50C27F9C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50EC984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7880672A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523E66F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620F32A5"/>
    <w:multiLevelType w:val="hybridMultilevel"/>
    <w:tmpl w:val="1FFEDEC6"/>
    <w:lvl w:ilvl="0" w:tplc="08090017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385BA1"/>
    <w:multiLevelType w:val="hybridMultilevel"/>
    <w:tmpl w:val="F93AE30E"/>
    <w:lvl w:ilvl="0" w:tplc="BB8EEDE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</w:lvl>
    <w:lvl w:ilvl="1" w:tplc="38E4F7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5822F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A466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7A30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8C27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31672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4864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C06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3D1B8D"/>
    <w:multiLevelType w:val="multilevel"/>
    <w:tmpl w:val="8F88E494"/>
    <w:lvl w:ilvl="0">
      <w:start w:val="1"/>
      <w:numFmt w:val="decimal"/>
      <w:pStyle w:val="StyleHeading1Arial10ptBlack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68A971E4"/>
    <w:multiLevelType w:val="hybridMultilevel"/>
    <w:tmpl w:val="CEB8F244"/>
    <w:lvl w:ilvl="0" w:tplc="9E7473E0">
      <w:start w:val="1"/>
      <w:numFmt w:val="bullet"/>
      <w:pStyle w:val="Bullets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8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7F6C85"/>
    <w:multiLevelType w:val="hybridMultilevel"/>
    <w:tmpl w:val="E23EFEE8"/>
    <w:lvl w:ilvl="0" w:tplc="08090017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8A50BD"/>
    <w:multiLevelType w:val="hybridMultilevel"/>
    <w:tmpl w:val="D892DDEA"/>
    <w:lvl w:ilvl="0" w:tplc="E000EAAA">
      <w:start w:val="1"/>
      <w:numFmt w:val="decimal"/>
      <w:pStyle w:val="StyleParaText11pt"/>
      <w:lvlText w:val="%1."/>
      <w:lvlJc w:val="left"/>
      <w:pPr>
        <w:tabs>
          <w:tab w:val="num" w:pos="567"/>
        </w:tabs>
        <w:ind w:left="567" w:hanging="567"/>
      </w:pPr>
      <w:rPr>
        <w:rFonts w:ascii="Franklin Gothic Book" w:hAnsi="Franklin Gothic Book" w:hint="default"/>
        <w:sz w:val="16"/>
        <w:szCs w:val="16"/>
      </w:rPr>
    </w:lvl>
    <w:lvl w:ilvl="1" w:tplc="38E064B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  <w:szCs w:val="16"/>
      </w:rPr>
    </w:lvl>
    <w:lvl w:ilvl="2" w:tplc="3BF815A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6C3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7E1E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94E5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2ED4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A4716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93ACA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F4E2F32"/>
    <w:multiLevelType w:val="hybridMultilevel"/>
    <w:tmpl w:val="78FE22D4"/>
    <w:lvl w:ilvl="0" w:tplc="08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  <w:szCs w:val="16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294940395">
    <w:abstractNumId w:val="20"/>
  </w:num>
  <w:num w:numId="2" w16cid:durableId="862550096">
    <w:abstractNumId w:val="15"/>
  </w:num>
  <w:num w:numId="3" w16cid:durableId="1647510058">
    <w:abstractNumId w:val="22"/>
  </w:num>
  <w:num w:numId="4" w16cid:durableId="500050935">
    <w:abstractNumId w:val="19"/>
  </w:num>
  <w:num w:numId="5" w16cid:durableId="702361423">
    <w:abstractNumId w:val="16"/>
  </w:num>
  <w:num w:numId="6" w16cid:durableId="555699102">
    <w:abstractNumId w:val="13"/>
  </w:num>
  <w:num w:numId="7" w16cid:durableId="1247575084">
    <w:abstractNumId w:val="2"/>
  </w:num>
  <w:num w:numId="8" w16cid:durableId="250551459">
    <w:abstractNumId w:val="21"/>
  </w:num>
  <w:num w:numId="9" w16cid:durableId="1922444894">
    <w:abstractNumId w:val="0"/>
  </w:num>
  <w:num w:numId="10" w16cid:durableId="186145058">
    <w:abstractNumId w:val="1"/>
  </w:num>
  <w:num w:numId="11" w16cid:durableId="231742197">
    <w:abstractNumId w:val="17"/>
  </w:num>
  <w:num w:numId="12" w16cid:durableId="2061439587">
    <w:abstractNumId w:val="22"/>
  </w:num>
  <w:num w:numId="13" w16cid:durableId="1712071347">
    <w:abstractNumId w:val="18"/>
  </w:num>
  <w:num w:numId="14" w16cid:durableId="1688797757">
    <w:abstractNumId w:val="22"/>
  </w:num>
  <w:num w:numId="15" w16cid:durableId="645084634">
    <w:abstractNumId w:val="22"/>
  </w:num>
  <w:num w:numId="16" w16cid:durableId="878200859">
    <w:abstractNumId w:val="22"/>
  </w:num>
  <w:num w:numId="17" w16cid:durableId="262494772">
    <w:abstractNumId w:val="15"/>
  </w:num>
  <w:num w:numId="18" w16cid:durableId="1269511235">
    <w:abstractNumId w:val="4"/>
  </w:num>
  <w:num w:numId="19" w16cid:durableId="1364787257">
    <w:abstractNumId w:val="6"/>
  </w:num>
  <w:num w:numId="20" w16cid:durableId="1161237634">
    <w:abstractNumId w:val="8"/>
  </w:num>
  <w:num w:numId="21" w16cid:durableId="2088722093">
    <w:abstractNumId w:val="10"/>
  </w:num>
  <w:num w:numId="22" w16cid:durableId="1319503362">
    <w:abstractNumId w:val="11"/>
  </w:num>
  <w:num w:numId="23" w16cid:durableId="1659264783">
    <w:abstractNumId w:val="5"/>
  </w:num>
  <w:num w:numId="24" w16cid:durableId="2039547979">
    <w:abstractNumId w:val="14"/>
  </w:num>
  <w:num w:numId="25" w16cid:durableId="1071273095">
    <w:abstractNumId w:val="12"/>
  </w:num>
  <w:num w:numId="26" w16cid:durableId="1416320117">
    <w:abstractNumId w:val="9"/>
  </w:num>
  <w:num w:numId="27" w16cid:durableId="159850322">
    <w:abstractNumId w:val="9"/>
  </w:num>
  <w:num w:numId="28" w16cid:durableId="1990016503">
    <w:abstractNumId w:val="7"/>
  </w:num>
  <w:num w:numId="29" w16cid:durableId="1030298361">
    <w:abstractNumId w:val="23"/>
  </w:num>
  <w:num w:numId="30" w16cid:durableId="1343236936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745EF2"/>
    <w:rsid w:val="000029BD"/>
    <w:rsid w:val="000050AC"/>
    <w:rsid w:val="00005C2B"/>
    <w:rsid w:val="000067D0"/>
    <w:rsid w:val="00010CB9"/>
    <w:rsid w:val="000133D9"/>
    <w:rsid w:val="00016F50"/>
    <w:rsid w:val="0002007D"/>
    <w:rsid w:val="000220CB"/>
    <w:rsid w:val="0002416E"/>
    <w:rsid w:val="000241D0"/>
    <w:rsid w:val="000247DB"/>
    <w:rsid w:val="000251B2"/>
    <w:rsid w:val="00025D56"/>
    <w:rsid w:val="000319BD"/>
    <w:rsid w:val="00031AE7"/>
    <w:rsid w:val="0003242F"/>
    <w:rsid w:val="00032A48"/>
    <w:rsid w:val="000411F5"/>
    <w:rsid w:val="00041431"/>
    <w:rsid w:val="00041E2C"/>
    <w:rsid w:val="00044403"/>
    <w:rsid w:val="00045929"/>
    <w:rsid w:val="00045EDB"/>
    <w:rsid w:val="000500E2"/>
    <w:rsid w:val="00056FA0"/>
    <w:rsid w:val="00060242"/>
    <w:rsid w:val="0006265C"/>
    <w:rsid w:val="00062CA4"/>
    <w:rsid w:val="000645CC"/>
    <w:rsid w:val="0006483E"/>
    <w:rsid w:val="00070386"/>
    <w:rsid w:val="000705B9"/>
    <w:rsid w:val="00071BB2"/>
    <w:rsid w:val="00071C60"/>
    <w:rsid w:val="00072DD2"/>
    <w:rsid w:val="00077304"/>
    <w:rsid w:val="00082FA5"/>
    <w:rsid w:val="00092A70"/>
    <w:rsid w:val="00094941"/>
    <w:rsid w:val="000A1121"/>
    <w:rsid w:val="000A3C75"/>
    <w:rsid w:val="000A413B"/>
    <w:rsid w:val="000A6B80"/>
    <w:rsid w:val="000A7AE5"/>
    <w:rsid w:val="000B01D5"/>
    <w:rsid w:val="000B02C3"/>
    <w:rsid w:val="000B06CA"/>
    <w:rsid w:val="000C0342"/>
    <w:rsid w:val="000C0FAA"/>
    <w:rsid w:val="000C38F3"/>
    <w:rsid w:val="000C491C"/>
    <w:rsid w:val="000D0395"/>
    <w:rsid w:val="000D068C"/>
    <w:rsid w:val="000D132F"/>
    <w:rsid w:val="000D25D3"/>
    <w:rsid w:val="000D323A"/>
    <w:rsid w:val="000D37C0"/>
    <w:rsid w:val="000D3CFE"/>
    <w:rsid w:val="000D69F2"/>
    <w:rsid w:val="000D73B2"/>
    <w:rsid w:val="000E1686"/>
    <w:rsid w:val="000E4216"/>
    <w:rsid w:val="000F0366"/>
    <w:rsid w:val="000F3D40"/>
    <w:rsid w:val="000F4721"/>
    <w:rsid w:val="000F5908"/>
    <w:rsid w:val="000F6BBD"/>
    <w:rsid w:val="000F7E41"/>
    <w:rsid w:val="00101D0C"/>
    <w:rsid w:val="001046DE"/>
    <w:rsid w:val="00105E45"/>
    <w:rsid w:val="00106DEB"/>
    <w:rsid w:val="001074BC"/>
    <w:rsid w:val="00107655"/>
    <w:rsid w:val="00111961"/>
    <w:rsid w:val="00113265"/>
    <w:rsid w:val="0012059B"/>
    <w:rsid w:val="001231D9"/>
    <w:rsid w:val="00124E36"/>
    <w:rsid w:val="00125AE9"/>
    <w:rsid w:val="0012614E"/>
    <w:rsid w:val="001268FE"/>
    <w:rsid w:val="0013022B"/>
    <w:rsid w:val="00130308"/>
    <w:rsid w:val="001332F1"/>
    <w:rsid w:val="00134B0F"/>
    <w:rsid w:val="001357AA"/>
    <w:rsid w:val="00137DD3"/>
    <w:rsid w:val="0014191A"/>
    <w:rsid w:val="00144276"/>
    <w:rsid w:val="001461D9"/>
    <w:rsid w:val="00147514"/>
    <w:rsid w:val="001513E8"/>
    <w:rsid w:val="001536D2"/>
    <w:rsid w:val="00153F81"/>
    <w:rsid w:val="00154732"/>
    <w:rsid w:val="001547B4"/>
    <w:rsid w:val="001631B0"/>
    <w:rsid w:val="00164E6D"/>
    <w:rsid w:val="00166173"/>
    <w:rsid w:val="0016750C"/>
    <w:rsid w:val="00172E10"/>
    <w:rsid w:val="00172F37"/>
    <w:rsid w:val="00175C88"/>
    <w:rsid w:val="00176CA6"/>
    <w:rsid w:val="00181539"/>
    <w:rsid w:val="00182DD9"/>
    <w:rsid w:val="00183B76"/>
    <w:rsid w:val="00185B43"/>
    <w:rsid w:val="00185EB2"/>
    <w:rsid w:val="00186667"/>
    <w:rsid w:val="00187AB7"/>
    <w:rsid w:val="00192D07"/>
    <w:rsid w:val="00193764"/>
    <w:rsid w:val="00197235"/>
    <w:rsid w:val="001A06BB"/>
    <w:rsid w:val="001A1086"/>
    <w:rsid w:val="001A4F22"/>
    <w:rsid w:val="001B0616"/>
    <w:rsid w:val="001B1DC4"/>
    <w:rsid w:val="001B30A1"/>
    <w:rsid w:val="001C05EC"/>
    <w:rsid w:val="001C1FEF"/>
    <w:rsid w:val="001C26BC"/>
    <w:rsid w:val="001C6838"/>
    <w:rsid w:val="001C6D19"/>
    <w:rsid w:val="001C75FB"/>
    <w:rsid w:val="001C7692"/>
    <w:rsid w:val="001D1C0E"/>
    <w:rsid w:val="001D1F51"/>
    <w:rsid w:val="001D468E"/>
    <w:rsid w:val="001D53DB"/>
    <w:rsid w:val="001D6A2A"/>
    <w:rsid w:val="001D7D44"/>
    <w:rsid w:val="001E0BA0"/>
    <w:rsid w:val="001E25A9"/>
    <w:rsid w:val="001E5322"/>
    <w:rsid w:val="001E7F0F"/>
    <w:rsid w:val="001F167D"/>
    <w:rsid w:val="001F27D2"/>
    <w:rsid w:val="001F3B50"/>
    <w:rsid w:val="001F4692"/>
    <w:rsid w:val="001F6700"/>
    <w:rsid w:val="00201308"/>
    <w:rsid w:val="00204BE3"/>
    <w:rsid w:val="002108B5"/>
    <w:rsid w:val="002122D9"/>
    <w:rsid w:val="0021413D"/>
    <w:rsid w:val="00214CAF"/>
    <w:rsid w:val="00215BA4"/>
    <w:rsid w:val="00216093"/>
    <w:rsid w:val="00216A67"/>
    <w:rsid w:val="002214A0"/>
    <w:rsid w:val="00221987"/>
    <w:rsid w:val="002229E6"/>
    <w:rsid w:val="00222DD0"/>
    <w:rsid w:val="00227265"/>
    <w:rsid w:val="0023083A"/>
    <w:rsid w:val="00233D46"/>
    <w:rsid w:val="002360ED"/>
    <w:rsid w:val="00236342"/>
    <w:rsid w:val="002379A3"/>
    <w:rsid w:val="0024007E"/>
    <w:rsid w:val="0024303C"/>
    <w:rsid w:val="002452EE"/>
    <w:rsid w:val="002471EC"/>
    <w:rsid w:val="00250085"/>
    <w:rsid w:val="00252C64"/>
    <w:rsid w:val="002566D2"/>
    <w:rsid w:val="00260066"/>
    <w:rsid w:val="002625AF"/>
    <w:rsid w:val="00262803"/>
    <w:rsid w:val="00262B7A"/>
    <w:rsid w:val="00262D3B"/>
    <w:rsid w:val="0027048E"/>
    <w:rsid w:val="00270E40"/>
    <w:rsid w:val="00271080"/>
    <w:rsid w:val="002715EA"/>
    <w:rsid w:val="002755A1"/>
    <w:rsid w:val="0027679F"/>
    <w:rsid w:val="00276A28"/>
    <w:rsid w:val="00276B30"/>
    <w:rsid w:val="0027738A"/>
    <w:rsid w:val="0027797A"/>
    <w:rsid w:val="00277C9E"/>
    <w:rsid w:val="00280ED3"/>
    <w:rsid w:val="002818C4"/>
    <w:rsid w:val="00282342"/>
    <w:rsid w:val="00282C39"/>
    <w:rsid w:val="00285221"/>
    <w:rsid w:val="00285980"/>
    <w:rsid w:val="00293CB7"/>
    <w:rsid w:val="00294508"/>
    <w:rsid w:val="002952D4"/>
    <w:rsid w:val="002969B6"/>
    <w:rsid w:val="00296B33"/>
    <w:rsid w:val="002A06F4"/>
    <w:rsid w:val="002A07D3"/>
    <w:rsid w:val="002A07FD"/>
    <w:rsid w:val="002A0AD8"/>
    <w:rsid w:val="002A194A"/>
    <w:rsid w:val="002A4F79"/>
    <w:rsid w:val="002B0403"/>
    <w:rsid w:val="002B1C92"/>
    <w:rsid w:val="002B6523"/>
    <w:rsid w:val="002C24D5"/>
    <w:rsid w:val="002C4736"/>
    <w:rsid w:val="002C49D3"/>
    <w:rsid w:val="002C5A81"/>
    <w:rsid w:val="002D129A"/>
    <w:rsid w:val="002D595E"/>
    <w:rsid w:val="002D687A"/>
    <w:rsid w:val="002E2041"/>
    <w:rsid w:val="002E2541"/>
    <w:rsid w:val="002F5C13"/>
    <w:rsid w:val="002F5CAC"/>
    <w:rsid w:val="002F7E83"/>
    <w:rsid w:val="0030072B"/>
    <w:rsid w:val="00301681"/>
    <w:rsid w:val="003022E3"/>
    <w:rsid w:val="00305D5C"/>
    <w:rsid w:val="0030706B"/>
    <w:rsid w:val="00307B23"/>
    <w:rsid w:val="003115FE"/>
    <w:rsid w:val="00312137"/>
    <w:rsid w:val="0031739E"/>
    <w:rsid w:val="00317A7C"/>
    <w:rsid w:val="00317DF2"/>
    <w:rsid w:val="00321114"/>
    <w:rsid w:val="00321B52"/>
    <w:rsid w:val="00322A64"/>
    <w:rsid w:val="00323F71"/>
    <w:rsid w:val="003256B8"/>
    <w:rsid w:val="0032740F"/>
    <w:rsid w:val="00327DC9"/>
    <w:rsid w:val="003307FE"/>
    <w:rsid w:val="0033259A"/>
    <w:rsid w:val="00332607"/>
    <w:rsid w:val="00335649"/>
    <w:rsid w:val="00335BCC"/>
    <w:rsid w:val="00337608"/>
    <w:rsid w:val="00337884"/>
    <w:rsid w:val="0034196C"/>
    <w:rsid w:val="003426A7"/>
    <w:rsid w:val="003438D5"/>
    <w:rsid w:val="0034394D"/>
    <w:rsid w:val="00346430"/>
    <w:rsid w:val="00350DC9"/>
    <w:rsid w:val="00351D79"/>
    <w:rsid w:val="003520A8"/>
    <w:rsid w:val="00352356"/>
    <w:rsid w:val="00352617"/>
    <w:rsid w:val="003533FD"/>
    <w:rsid w:val="00356787"/>
    <w:rsid w:val="00360BBC"/>
    <w:rsid w:val="00363695"/>
    <w:rsid w:val="00370AF1"/>
    <w:rsid w:val="00372AC7"/>
    <w:rsid w:val="00373295"/>
    <w:rsid w:val="003732A6"/>
    <w:rsid w:val="00373BBF"/>
    <w:rsid w:val="00374AE7"/>
    <w:rsid w:val="0037565F"/>
    <w:rsid w:val="00375F25"/>
    <w:rsid w:val="00376566"/>
    <w:rsid w:val="0038261E"/>
    <w:rsid w:val="00384018"/>
    <w:rsid w:val="003847AD"/>
    <w:rsid w:val="0038509E"/>
    <w:rsid w:val="0038562A"/>
    <w:rsid w:val="00392D0A"/>
    <w:rsid w:val="00392FDF"/>
    <w:rsid w:val="00394387"/>
    <w:rsid w:val="003954AE"/>
    <w:rsid w:val="00395B44"/>
    <w:rsid w:val="003A07CC"/>
    <w:rsid w:val="003B1C5D"/>
    <w:rsid w:val="003B2C22"/>
    <w:rsid w:val="003B30F1"/>
    <w:rsid w:val="003B5667"/>
    <w:rsid w:val="003B5969"/>
    <w:rsid w:val="003B5CE7"/>
    <w:rsid w:val="003B688B"/>
    <w:rsid w:val="003C1315"/>
    <w:rsid w:val="003C156B"/>
    <w:rsid w:val="003C1F1B"/>
    <w:rsid w:val="003C52DE"/>
    <w:rsid w:val="003C5979"/>
    <w:rsid w:val="003C5E04"/>
    <w:rsid w:val="003C6E36"/>
    <w:rsid w:val="003D0416"/>
    <w:rsid w:val="003D1830"/>
    <w:rsid w:val="003D1C3D"/>
    <w:rsid w:val="003D375D"/>
    <w:rsid w:val="003D3E54"/>
    <w:rsid w:val="003D4ADE"/>
    <w:rsid w:val="003D63DA"/>
    <w:rsid w:val="003E0524"/>
    <w:rsid w:val="003E0DD2"/>
    <w:rsid w:val="003E1E33"/>
    <w:rsid w:val="003E1EEE"/>
    <w:rsid w:val="003E31AB"/>
    <w:rsid w:val="003E39FC"/>
    <w:rsid w:val="003E4499"/>
    <w:rsid w:val="003F0A30"/>
    <w:rsid w:val="003F27B0"/>
    <w:rsid w:val="003F60AD"/>
    <w:rsid w:val="00400272"/>
    <w:rsid w:val="004075C1"/>
    <w:rsid w:val="0041330B"/>
    <w:rsid w:val="004137DC"/>
    <w:rsid w:val="00420D13"/>
    <w:rsid w:val="00421ED1"/>
    <w:rsid w:val="00423C30"/>
    <w:rsid w:val="00434DA8"/>
    <w:rsid w:val="004370E9"/>
    <w:rsid w:val="00440630"/>
    <w:rsid w:val="0044322C"/>
    <w:rsid w:val="004452A6"/>
    <w:rsid w:val="00447204"/>
    <w:rsid w:val="0045001E"/>
    <w:rsid w:val="004543F6"/>
    <w:rsid w:val="0045520D"/>
    <w:rsid w:val="0045706F"/>
    <w:rsid w:val="004625D7"/>
    <w:rsid w:val="00465E53"/>
    <w:rsid w:val="004677A3"/>
    <w:rsid w:val="00470635"/>
    <w:rsid w:val="00471B9C"/>
    <w:rsid w:val="004720C6"/>
    <w:rsid w:val="00473141"/>
    <w:rsid w:val="0047588D"/>
    <w:rsid w:val="00481AB5"/>
    <w:rsid w:val="00481E72"/>
    <w:rsid w:val="00490088"/>
    <w:rsid w:val="00492E16"/>
    <w:rsid w:val="00494A1D"/>
    <w:rsid w:val="004A1602"/>
    <w:rsid w:val="004A3052"/>
    <w:rsid w:val="004A46A6"/>
    <w:rsid w:val="004A4E2E"/>
    <w:rsid w:val="004A68B0"/>
    <w:rsid w:val="004B05FE"/>
    <w:rsid w:val="004B1791"/>
    <w:rsid w:val="004B283A"/>
    <w:rsid w:val="004B7980"/>
    <w:rsid w:val="004C2598"/>
    <w:rsid w:val="004C40A8"/>
    <w:rsid w:val="004C4FB5"/>
    <w:rsid w:val="004D2581"/>
    <w:rsid w:val="004D3188"/>
    <w:rsid w:val="004D46F8"/>
    <w:rsid w:val="004D49A4"/>
    <w:rsid w:val="004D68EC"/>
    <w:rsid w:val="004D6D35"/>
    <w:rsid w:val="004E402D"/>
    <w:rsid w:val="004E472E"/>
    <w:rsid w:val="004E7391"/>
    <w:rsid w:val="004E7938"/>
    <w:rsid w:val="004E7ED2"/>
    <w:rsid w:val="004F1A01"/>
    <w:rsid w:val="004F3930"/>
    <w:rsid w:val="004F5EDC"/>
    <w:rsid w:val="005035B5"/>
    <w:rsid w:val="00505456"/>
    <w:rsid w:val="00511871"/>
    <w:rsid w:val="005127F2"/>
    <w:rsid w:val="0051487D"/>
    <w:rsid w:val="005152B9"/>
    <w:rsid w:val="00520CA4"/>
    <w:rsid w:val="00522352"/>
    <w:rsid w:val="005226D6"/>
    <w:rsid w:val="00522F84"/>
    <w:rsid w:val="00525934"/>
    <w:rsid w:val="00526DC1"/>
    <w:rsid w:val="00530D65"/>
    <w:rsid w:val="0053223C"/>
    <w:rsid w:val="00532ED7"/>
    <w:rsid w:val="00533AE7"/>
    <w:rsid w:val="00534505"/>
    <w:rsid w:val="005354BB"/>
    <w:rsid w:val="00535A25"/>
    <w:rsid w:val="00537DA4"/>
    <w:rsid w:val="005448A3"/>
    <w:rsid w:val="00552D8A"/>
    <w:rsid w:val="00552E62"/>
    <w:rsid w:val="0055333B"/>
    <w:rsid w:val="00554EE8"/>
    <w:rsid w:val="00560FC5"/>
    <w:rsid w:val="005630A8"/>
    <w:rsid w:val="005647A5"/>
    <w:rsid w:val="0056494E"/>
    <w:rsid w:val="00565F0B"/>
    <w:rsid w:val="00566464"/>
    <w:rsid w:val="00567282"/>
    <w:rsid w:val="0056777E"/>
    <w:rsid w:val="00570EE7"/>
    <w:rsid w:val="00574CFE"/>
    <w:rsid w:val="005751BE"/>
    <w:rsid w:val="005825FE"/>
    <w:rsid w:val="00582BC8"/>
    <w:rsid w:val="005845F2"/>
    <w:rsid w:val="005867DC"/>
    <w:rsid w:val="00586F94"/>
    <w:rsid w:val="005907F0"/>
    <w:rsid w:val="00590C60"/>
    <w:rsid w:val="005953AA"/>
    <w:rsid w:val="005970AF"/>
    <w:rsid w:val="0059797C"/>
    <w:rsid w:val="005A2336"/>
    <w:rsid w:val="005A25C7"/>
    <w:rsid w:val="005A361D"/>
    <w:rsid w:val="005A52CD"/>
    <w:rsid w:val="005A6274"/>
    <w:rsid w:val="005A7994"/>
    <w:rsid w:val="005A7A97"/>
    <w:rsid w:val="005A7BB6"/>
    <w:rsid w:val="005B2F80"/>
    <w:rsid w:val="005B3BFE"/>
    <w:rsid w:val="005B495C"/>
    <w:rsid w:val="005B63FC"/>
    <w:rsid w:val="005C0FD4"/>
    <w:rsid w:val="005C49C7"/>
    <w:rsid w:val="005C4FC0"/>
    <w:rsid w:val="005C5802"/>
    <w:rsid w:val="005C60D3"/>
    <w:rsid w:val="005D087F"/>
    <w:rsid w:val="005D6A58"/>
    <w:rsid w:val="005D6E3B"/>
    <w:rsid w:val="005E01D3"/>
    <w:rsid w:val="005F2716"/>
    <w:rsid w:val="005F741E"/>
    <w:rsid w:val="00600AFE"/>
    <w:rsid w:val="00600E6E"/>
    <w:rsid w:val="00602A38"/>
    <w:rsid w:val="00602BC1"/>
    <w:rsid w:val="006040EC"/>
    <w:rsid w:val="00606F68"/>
    <w:rsid w:val="0061046F"/>
    <w:rsid w:val="0061083D"/>
    <w:rsid w:val="00611459"/>
    <w:rsid w:val="006150B4"/>
    <w:rsid w:val="0061783B"/>
    <w:rsid w:val="006210D3"/>
    <w:rsid w:val="00626D4C"/>
    <w:rsid w:val="0062761A"/>
    <w:rsid w:val="00633A62"/>
    <w:rsid w:val="0063476C"/>
    <w:rsid w:val="00635958"/>
    <w:rsid w:val="0063667B"/>
    <w:rsid w:val="0063687B"/>
    <w:rsid w:val="0063741F"/>
    <w:rsid w:val="00637D75"/>
    <w:rsid w:val="0064213D"/>
    <w:rsid w:val="006427FF"/>
    <w:rsid w:val="006440E2"/>
    <w:rsid w:val="006457E5"/>
    <w:rsid w:val="006473A1"/>
    <w:rsid w:val="0066191B"/>
    <w:rsid w:val="006628B6"/>
    <w:rsid w:val="006642EE"/>
    <w:rsid w:val="0067025C"/>
    <w:rsid w:val="00670D53"/>
    <w:rsid w:val="00671120"/>
    <w:rsid w:val="00671979"/>
    <w:rsid w:val="00672AB7"/>
    <w:rsid w:val="00674A16"/>
    <w:rsid w:val="00675140"/>
    <w:rsid w:val="00680EF2"/>
    <w:rsid w:val="00684B91"/>
    <w:rsid w:val="00693681"/>
    <w:rsid w:val="006950B8"/>
    <w:rsid w:val="006A04A9"/>
    <w:rsid w:val="006A5536"/>
    <w:rsid w:val="006A64E9"/>
    <w:rsid w:val="006B09F8"/>
    <w:rsid w:val="006B1D07"/>
    <w:rsid w:val="006B3A7C"/>
    <w:rsid w:val="006B5EA9"/>
    <w:rsid w:val="006B5F2A"/>
    <w:rsid w:val="006B67DD"/>
    <w:rsid w:val="006B6B61"/>
    <w:rsid w:val="006C0A51"/>
    <w:rsid w:val="006C2628"/>
    <w:rsid w:val="006D5979"/>
    <w:rsid w:val="006D6BAC"/>
    <w:rsid w:val="006E3812"/>
    <w:rsid w:val="006E44BE"/>
    <w:rsid w:val="006E59FF"/>
    <w:rsid w:val="006F0314"/>
    <w:rsid w:val="006F35AF"/>
    <w:rsid w:val="006F3BD9"/>
    <w:rsid w:val="006F3E35"/>
    <w:rsid w:val="006F40A5"/>
    <w:rsid w:val="006F5246"/>
    <w:rsid w:val="006F66B3"/>
    <w:rsid w:val="00703CFF"/>
    <w:rsid w:val="007050E3"/>
    <w:rsid w:val="007110E7"/>
    <w:rsid w:val="007137AA"/>
    <w:rsid w:val="00713E0D"/>
    <w:rsid w:val="00715E51"/>
    <w:rsid w:val="00723F99"/>
    <w:rsid w:val="00726C93"/>
    <w:rsid w:val="00726EA9"/>
    <w:rsid w:val="00731761"/>
    <w:rsid w:val="0073186A"/>
    <w:rsid w:val="00731C42"/>
    <w:rsid w:val="00734608"/>
    <w:rsid w:val="0073485B"/>
    <w:rsid w:val="00734CF6"/>
    <w:rsid w:val="007376CA"/>
    <w:rsid w:val="0074181D"/>
    <w:rsid w:val="00745369"/>
    <w:rsid w:val="00745EF2"/>
    <w:rsid w:val="0074609D"/>
    <w:rsid w:val="00747E5D"/>
    <w:rsid w:val="00754A8C"/>
    <w:rsid w:val="00762B54"/>
    <w:rsid w:val="00764EBE"/>
    <w:rsid w:val="0076748F"/>
    <w:rsid w:val="00770F83"/>
    <w:rsid w:val="007734CA"/>
    <w:rsid w:val="00774837"/>
    <w:rsid w:val="007830F0"/>
    <w:rsid w:val="007843D5"/>
    <w:rsid w:val="0078622D"/>
    <w:rsid w:val="0079137D"/>
    <w:rsid w:val="00793A13"/>
    <w:rsid w:val="00794077"/>
    <w:rsid w:val="00795536"/>
    <w:rsid w:val="00796291"/>
    <w:rsid w:val="00796EFD"/>
    <w:rsid w:val="007A0802"/>
    <w:rsid w:val="007A267A"/>
    <w:rsid w:val="007B02A9"/>
    <w:rsid w:val="007B2E4C"/>
    <w:rsid w:val="007B4A31"/>
    <w:rsid w:val="007B4E5D"/>
    <w:rsid w:val="007B55E9"/>
    <w:rsid w:val="007B5701"/>
    <w:rsid w:val="007B7FB4"/>
    <w:rsid w:val="007C0118"/>
    <w:rsid w:val="007C07E5"/>
    <w:rsid w:val="007C28DA"/>
    <w:rsid w:val="007C5D15"/>
    <w:rsid w:val="007C7D80"/>
    <w:rsid w:val="007C7E6E"/>
    <w:rsid w:val="007C7ED8"/>
    <w:rsid w:val="007D2205"/>
    <w:rsid w:val="007D3CA8"/>
    <w:rsid w:val="007D567A"/>
    <w:rsid w:val="007D694E"/>
    <w:rsid w:val="007E25E5"/>
    <w:rsid w:val="007E4C59"/>
    <w:rsid w:val="007E5AFC"/>
    <w:rsid w:val="007F2D51"/>
    <w:rsid w:val="007F36A5"/>
    <w:rsid w:val="007F5833"/>
    <w:rsid w:val="007F5CCA"/>
    <w:rsid w:val="007F74EB"/>
    <w:rsid w:val="007F7BEF"/>
    <w:rsid w:val="00801594"/>
    <w:rsid w:val="00802BA5"/>
    <w:rsid w:val="00811333"/>
    <w:rsid w:val="0081283D"/>
    <w:rsid w:val="008143E3"/>
    <w:rsid w:val="008173F4"/>
    <w:rsid w:val="00822E4A"/>
    <w:rsid w:val="008233CB"/>
    <w:rsid w:val="008236F3"/>
    <w:rsid w:val="00834E5B"/>
    <w:rsid w:val="00840D9F"/>
    <w:rsid w:val="00844AC6"/>
    <w:rsid w:val="00845076"/>
    <w:rsid w:val="00852BB4"/>
    <w:rsid w:val="00860238"/>
    <w:rsid w:val="0086245A"/>
    <w:rsid w:val="00863995"/>
    <w:rsid w:val="008656D4"/>
    <w:rsid w:val="008667BF"/>
    <w:rsid w:val="00871353"/>
    <w:rsid w:val="008743D7"/>
    <w:rsid w:val="008817D8"/>
    <w:rsid w:val="00882F02"/>
    <w:rsid w:val="00886DAB"/>
    <w:rsid w:val="00886F18"/>
    <w:rsid w:val="008877D0"/>
    <w:rsid w:val="00891632"/>
    <w:rsid w:val="00893A89"/>
    <w:rsid w:val="00893E68"/>
    <w:rsid w:val="00896162"/>
    <w:rsid w:val="008A08B6"/>
    <w:rsid w:val="008A1033"/>
    <w:rsid w:val="008A147B"/>
    <w:rsid w:val="008A15EE"/>
    <w:rsid w:val="008A421C"/>
    <w:rsid w:val="008A4ABA"/>
    <w:rsid w:val="008A7571"/>
    <w:rsid w:val="008B399A"/>
    <w:rsid w:val="008B4633"/>
    <w:rsid w:val="008B7811"/>
    <w:rsid w:val="008C03FD"/>
    <w:rsid w:val="008C05B4"/>
    <w:rsid w:val="008C1CE5"/>
    <w:rsid w:val="008C602A"/>
    <w:rsid w:val="008D1B01"/>
    <w:rsid w:val="008D2073"/>
    <w:rsid w:val="008D591B"/>
    <w:rsid w:val="008D76A4"/>
    <w:rsid w:val="008E1317"/>
    <w:rsid w:val="008E2C69"/>
    <w:rsid w:val="008E4C4E"/>
    <w:rsid w:val="008E5C91"/>
    <w:rsid w:val="008E61D4"/>
    <w:rsid w:val="008E6783"/>
    <w:rsid w:val="008E789C"/>
    <w:rsid w:val="008F0258"/>
    <w:rsid w:val="008F24F3"/>
    <w:rsid w:val="008F4694"/>
    <w:rsid w:val="008F4952"/>
    <w:rsid w:val="008F5BEF"/>
    <w:rsid w:val="0090119C"/>
    <w:rsid w:val="009020AD"/>
    <w:rsid w:val="009079FB"/>
    <w:rsid w:val="0091081D"/>
    <w:rsid w:val="00910B74"/>
    <w:rsid w:val="00910D52"/>
    <w:rsid w:val="009124C1"/>
    <w:rsid w:val="009155E2"/>
    <w:rsid w:val="00920A6D"/>
    <w:rsid w:val="00921A4D"/>
    <w:rsid w:val="00923DF1"/>
    <w:rsid w:val="0092487A"/>
    <w:rsid w:val="0092640A"/>
    <w:rsid w:val="00930F2C"/>
    <w:rsid w:val="009315A3"/>
    <w:rsid w:val="0093312C"/>
    <w:rsid w:val="00936E73"/>
    <w:rsid w:val="00937ADD"/>
    <w:rsid w:val="00944A1B"/>
    <w:rsid w:val="00946386"/>
    <w:rsid w:val="009560D7"/>
    <w:rsid w:val="00960D23"/>
    <w:rsid w:val="0096262E"/>
    <w:rsid w:val="00964E62"/>
    <w:rsid w:val="009667A7"/>
    <w:rsid w:val="0096771C"/>
    <w:rsid w:val="0097045A"/>
    <w:rsid w:val="00973C3C"/>
    <w:rsid w:val="00974586"/>
    <w:rsid w:val="009749CA"/>
    <w:rsid w:val="0097600C"/>
    <w:rsid w:val="009819D4"/>
    <w:rsid w:val="00981F06"/>
    <w:rsid w:val="00993F48"/>
    <w:rsid w:val="0099414D"/>
    <w:rsid w:val="00995407"/>
    <w:rsid w:val="009960B6"/>
    <w:rsid w:val="009A21EB"/>
    <w:rsid w:val="009A3025"/>
    <w:rsid w:val="009A6A03"/>
    <w:rsid w:val="009A6D06"/>
    <w:rsid w:val="009A6EB0"/>
    <w:rsid w:val="009B1C5E"/>
    <w:rsid w:val="009B28D8"/>
    <w:rsid w:val="009B5D96"/>
    <w:rsid w:val="009B6BC9"/>
    <w:rsid w:val="009B7055"/>
    <w:rsid w:val="009B7D09"/>
    <w:rsid w:val="009C1558"/>
    <w:rsid w:val="009C1C7B"/>
    <w:rsid w:val="009C2FAB"/>
    <w:rsid w:val="009C72E4"/>
    <w:rsid w:val="009D52AC"/>
    <w:rsid w:val="009D6226"/>
    <w:rsid w:val="009D6DE1"/>
    <w:rsid w:val="009D6DFF"/>
    <w:rsid w:val="009E0D44"/>
    <w:rsid w:val="009E72F8"/>
    <w:rsid w:val="009E7AC1"/>
    <w:rsid w:val="009E7C06"/>
    <w:rsid w:val="009E7F30"/>
    <w:rsid w:val="009F231C"/>
    <w:rsid w:val="009F3DF9"/>
    <w:rsid w:val="009F4BDC"/>
    <w:rsid w:val="009F4D65"/>
    <w:rsid w:val="009F6BD0"/>
    <w:rsid w:val="009F72ED"/>
    <w:rsid w:val="00A045CD"/>
    <w:rsid w:val="00A06D31"/>
    <w:rsid w:val="00A07A19"/>
    <w:rsid w:val="00A10738"/>
    <w:rsid w:val="00A10928"/>
    <w:rsid w:val="00A11E1E"/>
    <w:rsid w:val="00A1398D"/>
    <w:rsid w:val="00A14620"/>
    <w:rsid w:val="00A16CEF"/>
    <w:rsid w:val="00A22271"/>
    <w:rsid w:val="00A22652"/>
    <w:rsid w:val="00A23578"/>
    <w:rsid w:val="00A23DBD"/>
    <w:rsid w:val="00A250AB"/>
    <w:rsid w:val="00A27EE0"/>
    <w:rsid w:val="00A30292"/>
    <w:rsid w:val="00A31295"/>
    <w:rsid w:val="00A36EB9"/>
    <w:rsid w:val="00A4230F"/>
    <w:rsid w:val="00A47307"/>
    <w:rsid w:val="00A53E31"/>
    <w:rsid w:val="00A556FC"/>
    <w:rsid w:val="00A60AB0"/>
    <w:rsid w:val="00A611EB"/>
    <w:rsid w:val="00A630F7"/>
    <w:rsid w:val="00A637EE"/>
    <w:rsid w:val="00A64303"/>
    <w:rsid w:val="00A64E04"/>
    <w:rsid w:val="00A651C1"/>
    <w:rsid w:val="00A66557"/>
    <w:rsid w:val="00A67063"/>
    <w:rsid w:val="00A72D1E"/>
    <w:rsid w:val="00A75295"/>
    <w:rsid w:val="00A825D9"/>
    <w:rsid w:val="00A82BBF"/>
    <w:rsid w:val="00A82D98"/>
    <w:rsid w:val="00A867A0"/>
    <w:rsid w:val="00A90663"/>
    <w:rsid w:val="00A90691"/>
    <w:rsid w:val="00A91D10"/>
    <w:rsid w:val="00A922BC"/>
    <w:rsid w:val="00A92DCC"/>
    <w:rsid w:val="00A938D8"/>
    <w:rsid w:val="00AA0CD1"/>
    <w:rsid w:val="00AA0DED"/>
    <w:rsid w:val="00AA212F"/>
    <w:rsid w:val="00AA5F18"/>
    <w:rsid w:val="00AB0FA4"/>
    <w:rsid w:val="00AB758C"/>
    <w:rsid w:val="00AC0BE8"/>
    <w:rsid w:val="00AD203F"/>
    <w:rsid w:val="00AD29A6"/>
    <w:rsid w:val="00AD61AE"/>
    <w:rsid w:val="00AE0FC7"/>
    <w:rsid w:val="00AE1717"/>
    <w:rsid w:val="00AE2BEC"/>
    <w:rsid w:val="00AE34DD"/>
    <w:rsid w:val="00AE4562"/>
    <w:rsid w:val="00AF462B"/>
    <w:rsid w:val="00AF5FCC"/>
    <w:rsid w:val="00B01A51"/>
    <w:rsid w:val="00B07D81"/>
    <w:rsid w:val="00B10E40"/>
    <w:rsid w:val="00B10ED8"/>
    <w:rsid w:val="00B11D3C"/>
    <w:rsid w:val="00B140DE"/>
    <w:rsid w:val="00B148CD"/>
    <w:rsid w:val="00B17315"/>
    <w:rsid w:val="00B220F7"/>
    <w:rsid w:val="00B24418"/>
    <w:rsid w:val="00B308E4"/>
    <w:rsid w:val="00B34DAD"/>
    <w:rsid w:val="00B35579"/>
    <w:rsid w:val="00B47263"/>
    <w:rsid w:val="00B53179"/>
    <w:rsid w:val="00B600BE"/>
    <w:rsid w:val="00B61002"/>
    <w:rsid w:val="00B63A76"/>
    <w:rsid w:val="00B641C9"/>
    <w:rsid w:val="00B64320"/>
    <w:rsid w:val="00B74A30"/>
    <w:rsid w:val="00B76175"/>
    <w:rsid w:val="00B82082"/>
    <w:rsid w:val="00B83E64"/>
    <w:rsid w:val="00B902F4"/>
    <w:rsid w:val="00B92EAA"/>
    <w:rsid w:val="00B97A3C"/>
    <w:rsid w:val="00BA07E5"/>
    <w:rsid w:val="00BA4D63"/>
    <w:rsid w:val="00BA4DFA"/>
    <w:rsid w:val="00BB046D"/>
    <w:rsid w:val="00BB0640"/>
    <w:rsid w:val="00BB5A9F"/>
    <w:rsid w:val="00BC1229"/>
    <w:rsid w:val="00BC26F2"/>
    <w:rsid w:val="00BC3CFC"/>
    <w:rsid w:val="00BC43F4"/>
    <w:rsid w:val="00BC52ED"/>
    <w:rsid w:val="00BD0B33"/>
    <w:rsid w:val="00BD3C8A"/>
    <w:rsid w:val="00BD5B7C"/>
    <w:rsid w:val="00BD718A"/>
    <w:rsid w:val="00BD7655"/>
    <w:rsid w:val="00BE199A"/>
    <w:rsid w:val="00BE3857"/>
    <w:rsid w:val="00BE4096"/>
    <w:rsid w:val="00BE6551"/>
    <w:rsid w:val="00BF03E9"/>
    <w:rsid w:val="00BF1104"/>
    <w:rsid w:val="00BF1A9B"/>
    <w:rsid w:val="00BF5731"/>
    <w:rsid w:val="00BF74BC"/>
    <w:rsid w:val="00C00C02"/>
    <w:rsid w:val="00C00FA2"/>
    <w:rsid w:val="00C05FC4"/>
    <w:rsid w:val="00C10047"/>
    <w:rsid w:val="00C10805"/>
    <w:rsid w:val="00C1188F"/>
    <w:rsid w:val="00C13E79"/>
    <w:rsid w:val="00C154B0"/>
    <w:rsid w:val="00C17763"/>
    <w:rsid w:val="00C17EC3"/>
    <w:rsid w:val="00C20CBF"/>
    <w:rsid w:val="00C216DE"/>
    <w:rsid w:val="00C21A79"/>
    <w:rsid w:val="00C239DE"/>
    <w:rsid w:val="00C24ED8"/>
    <w:rsid w:val="00C2704F"/>
    <w:rsid w:val="00C3095E"/>
    <w:rsid w:val="00C30D2C"/>
    <w:rsid w:val="00C31C5D"/>
    <w:rsid w:val="00C31E1B"/>
    <w:rsid w:val="00C31F51"/>
    <w:rsid w:val="00C351AD"/>
    <w:rsid w:val="00C42022"/>
    <w:rsid w:val="00C444A8"/>
    <w:rsid w:val="00C45CE2"/>
    <w:rsid w:val="00C5007A"/>
    <w:rsid w:val="00C52BC6"/>
    <w:rsid w:val="00C52CF4"/>
    <w:rsid w:val="00C54125"/>
    <w:rsid w:val="00C54A6D"/>
    <w:rsid w:val="00C56185"/>
    <w:rsid w:val="00C56CB8"/>
    <w:rsid w:val="00C60D70"/>
    <w:rsid w:val="00C61B14"/>
    <w:rsid w:val="00C64D05"/>
    <w:rsid w:val="00C651BB"/>
    <w:rsid w:val="00C66C87"/>
    <w:rsid w:val="00C73B3D"/>
    <w:rsid w:val="00C741D9"/>
    <w:rsid w:val="00C7420D"/>
    <w:rsid w:val="00C74D07"/>
    <w:rsid w:val="00C76F0E"/>
    <w:rsid w:val="00C81D8A"/>
    <w:rsid w:val="00C84423"/>
    <w:rsid w:val="00C854AE"/>
    <w:rsid w:val="00C878CD"/>
    <w:rsid w:val="00C91209"/>
    <w:rsid w:val="00C954AC"/>
    <w:rsid w:val="00C96F0F"/>
    <w:rsid w:val="00C97A5D"/>
    <w:rsid w:val="00CA02BB"/>
    <w:rsid w:val="00CA3BB7"/>
    <w:rsid w:val="00CA629E"/>
    <w:rsid w:val="00CA6C26"/>
    <w:rsid w:val="00CB23E9"/>
    <w:rsid w:val="00CB44B5"/>
    <w:rsid w:val="00CB54F6"/>
    <w:rsid w:val="00CB70A6"/>
    <w:rsid w:val="00CB76CD"/>
    <w:rsid w:val="00CB7E07"/>
    <w:rsid w:val="00CC2FDB"/>
    <w:rsid w:val="00CC4652"/>
    <w:rsid w:val="00CC4CBD"/>
    <w:rsid w:val="00CC7373"/>
    <w:rsid w:val="00CD5BEB"/>
    <w:rsid w:val="00CD6391"/>
    <w:rsid w:val="00CD6F9D"/>
    <w:rsid w:val="00CE2BA3"/>
    <w:rsid w:val="00CE69BC"/>
    <w:rsid w:val="00CE7979"/>
    <w:rsid w:val="00CF173A"/>
    <w:rsid w:val="00CF191F"/>
    <w:rsid w:val="00CF1F81"/>
    <w:rsid w:val="00CF2DC1"/>
    <w:rsid w:val="00D03882"/>
    <w:rsid w:val="00D05DE6"/>
    <w:rsid w:val="00D0783B"/>
    <w:rsid w:val="00D100BC"/>
    <w:rsid w:val="00D10184"/>
    <w:rsid w:val="00D10DD8"/>
    <w:rsid w:val="00D11BC2"/>
    <w:rsid w:val="00D12AAB"/>
    <w:rsid w:val="00D14F74"/>
    <w:rsid w:val="00D15030"/>
    <w:rsid w:val="00D22C04"/>
    <w:rsid w:val="00D252E7"/>
    <w:rsid w:val="00D25DC6"/>
    <w:rsid w:val="00D271AF"/>
    <w:rsid w:val="00D27482"/>
    <w:rsid w:val="00D30C03"/>
    <w:rsid w:val="00D31115"/>
    <w:rsid w:val="00D3162E"/>
    <w:rsid w:val="00D335D0"/>
    <w:rsid w:val="00D3554E"/>
    <w:rsid w:val="00D358C2"/>
    <w:rsid w:val="00D36CC3"/>
    <w:rsid w:val="00D3792A"/>
    <w:rsid w:val="00D37BD3"/>
    <w:rsid w:val="00D4036B"/>
    <w:rsid w:val="00D4083E"/>
    <w:rsid w:val="00D4534B"/>
    <w:rsid w:val="00D46875"/>
    <w:rsid w:val="00D500FE"/>
    <w:rsid w:val="00D54CAA"/>
    <w:rsid w:val="00D55893"/>
    <w:rsid w:val="00D6203E"/>
    <w:rsid w:val="00D62E3F"/>
    <w:rsid w:val="00D66384"/>
    <w:rsid w:val="00D71C86"/>
    <w:rsid w:val="00D7417D"/>
    <w:rsid w:val="00D7558F"/>
    <w:rsid w:val="00D75AAE"/>
    <w:rsid w:val="00D81EE8"/>
    <w:rsid w:val="00D84A67"/>
    <w:rsid w:val="00D9131D"/>
    <w:rsid w:val="00D947F5"/>
    <w:rsid w:val="00D96E07"/>
    <w:rsid w:val="00DA37FE"/>
    <w:rsid w:val="00DA5D35"/>
    <w:rsid w:val="00DA7D0B"/>
    <w:rsid w:val="00DC1117"/>
    <w:rsid w:val="00DC1A68"/>
    <w:rsid w:val="00DC1E46"/>
    <w:rsid w:val="00DC29F4"/>
    <w:rsid w:val="00DC2C44"/>
    <w:rsid w:val="00DC3871"/>
    <w:rsid w:val="00DC53BE"/>
    <w:rsid w:val="00DC7D5E"/>
    <w:rsid w:val="00DD02B5"/>
    <w:rsid w:val="00DD030D"/>
    <w:rsid w:val="00DD0AB0"/>
    <w:rsid w:val="00DD7FFE"/>
    <w:rsid w:val="00DE0CBB"/>
    <w:rsid w:val="00DE2D1E"/>
    <w:rsid w:val="00DE3B4C"/>
    <w:rsid w:val="00DE7443"/>
    <w:rsid w:val="00DF3908"/>
    <w:rsid w:val="00DF6205"/>
    <w:rsid w:val="00E00464"/>
    <w:rsid w:val="00E015F0"/>
    <w:rsid w:val="00E02D84"/>
    <w:rsid w:val="00E058CE"/>
    <w:rsid w:val="00E05D9F"/>
    <w:rsid w:val="00E06FB3"/>
    <w:rsid w:val="00E10E30"/>
    <w:rsid w:val="00E122C1"/>
    <w:rsid w:val="00E12516"/>
    <w:rsid w:val="00E13B3B"/>
    <w:rsid w:val="00E13B3F"/>
    <w:rsid w:val="00E17512"/>
    <w:rsid w:val="00E20F8C"/>
    <w:rsid w:val="00E2126F"/>
    <w:rsid w:val="00E222BB"/>
    <w:rsid w:val="00E235A8"/>
    <w:rsid w:val="00E24350"/>
    <w:rsid w:val="00E24F01"/>
    <w:rsid w:val="00E25017"/>
    <w:rsid w:val="00E278CE"/>
    <w:rsid w:val="00E306F0"/>
    <w:rsid w:val="00E34020"/>
    <w:rsid w:val="00E35C82"/>
    <w:rsid w:val="00E400B7"/>
    <w:rsid w:val="00E41921"/>
    <w:rsid w:val="00E4307E"/>
    <w:rsid w:val="00E52DFD"/>
    <w:rsid w:val="00E54FAC"/>
    <w:rsid w:val="00E57836"/>
    <w:rsid w:val="00E60AD3"/>
    <w:rsid w:val="00E60B6A"/>
    <w:rsid w:val="00E61A57"/>
    <w:rsid w:val="00E61AC5"/>
    <w:rsid w:val="00E63389"/>
    <w:rsid w:val="00E65BF4"/>
    <w:rsid w:val="00E676AD"/>
    <w:rsid w:val="00E70636"/>
    <w:rsid w:val="00E80099"/>
    <w:rsid w:val="00E823B8"/>
    <w:rsid w:val="00E867DA"/>
    <w:rsid w:val="00E92E45"/>
    <w:rsid w:val="00E94D1D"/>
    <w:rsid w:val="00E95C82"/>
    <w:rsid w:val="00E96873"/>
    <w:rsid w:val="00EA0715"/>
    <w:rsid w:val="00EA2BA5"/>
    <w:rsid w:val="00EA2DE9"/>
    <w:rsid w:val="00EA73ED"/>
    <w:rsid w:val="00EB0A86"/>
    <w:rsid w:val="00EB2B17"/>
    <w:rsid w:val="00EB3B8C"/>
    <w:rsid w:val="00EB4B55"/>
    <w:rsid w:val="00EB725C"/>
    <w:rsid w:val="00EC0522"/>
    <w:rsid w:val="00EC07B2"/>
    <w:rsid w:val="00EC12FD"/>
    <w:rsid w:val="00EC383F"/>
    <w:rsid w:val="00ED0F00"/>
    <w:rsid w:val="00ED314D"/>
    <w:rsid w:val="00ED3805"/>
    <w:rsid w:val="00ED405E"/>
    <w:rsid w:val="00EE0CD4"/>
    <w:rsid w:val="00EE107F"/>
    <w:rsid w:val="00EE248B"/>
    <w:rsid w:val="00EE7D0C"/>
    <w:rsid w:val="00EF55AD"/>
    <w:rsid w:val="00EF7C20"/>
    <w:rsid w:val="00F004A7"/>
    <w:rsid w:val="00F0516B"/>
    <w:rsid w:val="00F0600E"/>
    <w:rsid w:val="00F10D11"/>
    <w:rsid w:val="00F11CA0"/>
    <w:rsid w:val="00F13248"/>
    <w:rsid w:val="00F15375"/>
    <w:rsid w:val="00F17B6B"/>
    <w:rsid w:val="00F2138C"/>
    <w:rsid w:val="00F22F39"/>
    <w:rsid w:val="00F27923"/>
    <w:rsid w:val="00F30400"/>
    <w:rsid w:val="00F31306"/>
    <w:rsid w:val="00F3215F"/>
    <w:rsid w:val="00F34D66"/>
    <w:rsid w:val="00F369CB"/>
    <w:rsid w:val="00F4337D"/>
    <w:rsid w:val="00F4394C"/>
    <w:rsid w:val="00F46EB3"/>
    <w:rsid w:val="00F47AE4"/>
    <w:rsid w:val="00F50226"/>
    <w:rsid w:val="00F5038C"/>
    <w:rsid w:val="00F525F9"/>
    <w:rsid w:val="00F57790"/>
    <w:rsid w:val="00F57B56"/>
    <w:rsid w:val="00F60F38"/>
    <w:rsid w:val="00F65F03"/>
    <w:rsid w:val="00F7097F"/>
    <w:rsid w:val="00F72DC4"/>
    <w:rsid w:val="00F743C2"/>
    <w:rsid w:val="00F764CB"/>
    <w:rsid w:val="00F76712"/>
    <w:rsid w:val="00F82DE2"/>
    <w:rsid w:val="00F84751"/>
    <w:rsid w:val="00F84DA8"/>
    <w:rsid w:val="00F85513"/>
    <w:rsid w:val="00F862A8"/>
    <w:rsid w:val="00F86912"/>
    <w:rsid w:val="00F926D1"/>
    <w:rsid w:val="00F93164"/>
    <w:rsid w:val="00F938C9"/>
    <w:rsid w:val="00F957EA"/>
    <w:rsid w:val="00F95D6D"/>
    <w:rsid w:val="00F96B39"/>
    <w:rsid w:val="00FA1A32"/>
    <w:rsid w:val="00FA2587"/>
    <w:rsid w:val="00FB4A6C"/>
    <w:rsid w:val="00FB6FE2"/>
    <w:rsid w:val="00FC3B84"/>
    <w:rsid w:val="00FC44B2"/>
    <w:rsid w:val="00FC46AD"/>
    <w:rsid w:val="00FC7803"/>
    <w:rsid w:val="00FD422D"/>
    <w:rsid w:val="00FD422E"/>
    <w:rsid w:val="00FD43AB"/>
    <w:rsid w:val="00FD58DA"/>
    <w:rsid w:val="00FD5BDA"/>
    <w:rsid w:val="00FD663F"/>
    <w:rsid w:val="00FE359B"/>
    <w:rsid w:val="00FE4650"/>
    <w:rsid w:val="00FE46EF"/>
    <w:rsid w:val="00FE6E12"/>
    <w:rsid w:val="00FE7DC6"/>
    <w:rsid w:val="00FE7FA3"/>
    <w:rsid w:val="00FF0F9A"/>
    <w:rsid w:val="00FF3021"/>
    <w:rsid w:val="00FF3542"/>
    <w:rsid w:val="00FF4ACB"/>
    <w:rsid w:val="00FF4EB5"/>
    <w:rsid w:val="00FF778C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57CACB"/>
  <w15:docId w15:val="{84FE31F3-0801-4EA4-B3FC-3B81CD546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1D0"/>
    <w:pPr>
      <w:spacing w:after="180"/>
      <w:jc w:val="both"/>
    </w:pPr>
    <w:rPr>
      <w:rFonts w:ascii="Franklin Gothic Book" w:hAnsi="Franklin Gothic Book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A147B"/>
    <w:pPr>
      <w:keepNext/>
      <w:numPr>
        <w:numId w:val="2"/>
      </w:numPr>
      <w:shd w:val="clear" w:color="auto" w:fill="005EB8" w:themeFill="accent1"/>
      <w:spacing w:before="240" w:after="240"/>
      <w:outlineLvl w:val="0"/>
    </w:pPr>
    <w:rPr>
      <w:rFonts w:ascii="Arial" w:hAnsi="Arial" w:cs="Arial"/>
      <w:b/>
      <w:bCs/>
      <w:color w:val="FFFFFF" w:themeColor="background1"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E4307E"/>
    <w:pPr>
      <w:keepNext/>
      <w:numPr>
        <w:ilvl w:val="1"/>
        <w:numId w:val="2"/>
      </w:numPr>
      <w:pBdr>
        <w:bottom w:val="single" w:sz="8" w:space="1" w:color="auto"/>
      </w:pBdr>
      <w:shd w:val="clear" w:color="auto" w:fill="77DFDD"/>
      <w:spacing w:before="240" w:after="240"/>
      <w:jc w:val="left"/>
      <w:outlineLvl w:val="1"/>
    </w:pPr>
    <w:rPr>
      <w:rFonts w:cs="Arial"/>
      <w:bCs/>
      <w:iCs/>
      <w:color w:val="FFFFFF"/>
      <w:sz w:val="28"/>
      <w:szCs w:val="28"/>
    </w:rPr>
  </w:style>
  <w:style w:type="paragraph" w:styleId="Heading3">
    <w:name w:val="heading 3"/>
    <w:basedOn w:val="Normal"/>
    <w:next w:val="Normal"/>
    <w:qFormat/>
    <w:rsid w:val="00423C30"/>
    <w:pPr>
      <w:keepNext/>
      <w:numPr>
        <w:ilvl w:val="2"/>
        <w:numId w:val="2"/>
      </w:numPr>
      <w:pBdr>
        <w:bottom w:val="single" w:sz="18" w:space="1" w:color="FFFFFF"/>
      </w:pBdr>
      <w:shd w:val="clear" w:color="auto" w:fill="76FEF1"/>
      <w:spacing w:before="240" w:after="120"/>
      <w:outlineLvl w:val="2"/>
    </w:pPr>
    <w:rPr>
      <w:rFonts w:cs="Arial"/>
      <w:bCs/>
      <w:color w:val="000000"/>
      <w:sz w:val="26"/>
      <w:szCs w:val="26"/>
    </w:rPr>
  </w:style>
  <w:style w:type="paragraph" w:styleId="Heading4">
    <w:name w:val="heading 4"/>
    <w:basedOn w:val="Normal"/>
    <w:next w:val="Normal"/>
    <w:qFormat/>
    <w:rsid w:val="008D591B"/>
    <w:pPr>
      <w:keepNext/>
      <w:numPr>
        <w:ilvl w:val="3"/>
        <w:numId w:val="2"/>
      </w:numPr>
      <w:shd w:val="clear" w:color="auto" w:fill="9BFFFF"/>
      <w:spacing w:before="120" w:after="120"/>
      <w:outlineLvl w:val="3"/>
    </w:pPr>
    <w:rPr>
      <w:bCs/>
    </w:rPr>
  </w:style>
  <w:style w:type="paragraph" w:styleId="Heading6">
    <w:name w:val="heading 6"/>
    <w:basedOn w:val="Normal"/>
    <w:next w:val="Normal"/>
    <w:qFormat/>
    <w:rsid w:val="009F3DF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A91D10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qFormat/>
    <w:rsid w:val="00A91D10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qFormat/>
    <w:rsid w:val="00A91D10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Title"/>
    <w:rsid w:val="00376566"/>
    <w:pPr>
      <w:tabs>
        <w:tab w:val="center" w:pos="4320"/>
        <w:tab w:val="right" w:pos="8640"/>
      </w:tabs>
      <w:spacing w:after="240"/>
    </w:pPr>
    <w:rPr>
      <w:b w:val="0"/>
      <w:sz w:val="36"/>
    </w:rPr>
  </w:style>
  <w:style w:type="paragraph" w:styleId="Footer">
    <w:name w:val="footer"/>
    <w:basedOn w:val="Normal"/>
    <w:link w:val="FooterChar"/>
    <w:rsid w:val="00376566"/>
    <w:pPr>
      <w:tabs>
        <w:tab w:val="center" w:pos="4320"/>
        <w:tab w:val="right" w:pos="8640"/>
      </w:tabs>
    </w:pPr>
    <w:rPr>
      <w:sz w:val="20"/>
    </w:rPr>
  </w:style>
  <w:style w:type="paragraph" w:customStyle="1" w:styleId="Style1">
    <w:name w:val="Style1"/>
    <w:basedOn w:val="Heading4"/>
    <w:rsid w:val="00376566"/>
  </w:style>
  <w:style w:type="paragraph" w:customStyle="1" w:styleId="Bullets">
    <w:name w:val="Bullets"/>
    <w:basedOn w:val="Normal"/>
    <w:rsid w:val="00762B54"/>
    <w:pPr>
      <w:numPr>
        <w:numId w:val="1"/>
      </w:numPr>
      <w:spacing w:after="120"/>
    </w:pPr>
    <w:rPr>
      <w:sz w:val="23"/>
    </w:rPr>
  </w:style>
  <w:style w:type="paragraph" w:customStyle="1" w:styleId="ParaText">
    <w:name w:val="Para Text"/>
    <w:basedOn w:val="Normal"/>
    <w:rsid w:val="0055333B"/>
    <w:pPr>
      <w:spacing w:before="120" w:after="120"/>
    </w:pPr>
    <w:rPr>
      <w:sz w:val="23"/>
    </w:rPr>
  </w:style>
  <w:style w:type="paragraph" w:customStyle="1" w:styleId="TextLevel5">
    <w:name w:val="Text Level 5"/>
    <w:basedOn w:val="Normal"/>
    <w:rsid w:val="00A91D10"/>
    <w:pPr>
      <w:numPr>
        <w:ilvl w:val="4"/>
        <w:numId w:val="2"/>
      </w:numPr>
    </w:pPr>
  </w:style>
  <w:style w:type="paragraph" w:styleId="BlockText">
    <w:name w:val="Block Text"/>
    <w:basedOn w:val="Normal"/>
    <w:rsid w:val="00A91D10"/>
    <w:pPr>
      <w:spacing w:after="120"/>
      <w:ind w:left="1440" w:right="1440"/>
    </w:pPr>
  </w:style>
  <w:style w:type="paragraph" w:styleId="Title">
    <w:name w:val="Title"/>
    <w:basedOn w:val="Normal"/>
    <w:qFormat/>
    <w:rsid w:val="00A91D1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C1">
    <w:name w:val="toc 1"/>
    <w:basedOn w:val="Normal"/>
    <w:next w:val="Normal"/>
    <w:autoRedefine/>
    <w:uiPriority w:val="39"/>
    <w:rsid w:val="007D567A"/>
    <w:pPr>
      <w:tabs>
        <w:tab w:val="left" w:pos="480"/>
        <w:tab w:val="right" w:leader="dot" w:pos="8722"/>
      </w:tabs>
    </w:pPr>
    <w:rPr>
      <w:rFonts w:cs="Arial"/>
      <w:b/>
      <w:bCs/>
      <w:noProof/>
    </w:rPr>
  </w:style>
  <w:style w:type="paragraph" w:styleId="TOC2">
    <w:name w:val="toc 2"/>
    <w:basedOn w:val="Normal"/>
    <w:next w:val="Normal"/>
    <w:autoRedefine/>
    <w:uiPriority w:val="39"/>
    <w:rsid w:val="00481AB5"/>
    <w:pPr>
      <w:ind w:left="238"/>
    </w:pPr>
    <w:rPr>
      <w:bCs/>
      <w:szCs w:val="20"/>
    </w:rPr>
  </w:style>
  <w:style w:type="paragraph" w:styleId="TOC3">
    <w:name w:val="toc 3"/>
    <w:basedOn w:val="Normal"/>
    <w:next w:val="Normal"/>
    <w:autoRedefine/>
    <w:semiHidden/>
    <w:rsid w:val="00481AB5"/>
    <w:pPr>
      <w:spacing w:after="0"/>
      <w:ind w:left="240"/>
      <w:jc w:val="left"/>
    </w:pPr>
    <w:rPr>
      <w:szCs w:val="20"/>
    </w:rPr>
  </w:style>
  <w:style w:type="paragraph" w:styleId="TOC4">
    <w:name w:val="toc 4"/>
    <w:basedOn w:val="Normal"/>
    <w:next w:val="Normal"/>
    <w:autoRedefine/>
    <w:semiHidden/>
    <w:rsid w:val="00481AB5"/>
    <w:pPr>
      <w:spacing w:after="0"/>
      <w:ind w:left="480"/>
      <w:jc w:val="left"/>
    </w:pPr>
    <w:rPr>
      <w:szCs w:val="20"/>
    </w:rPr>
  </w:style>
  <w:style w:type="character" w:styleId="Hyperlink">
    <w:name w:val="Hyperlink"/>
    <w:uiPriority w:val="99"/>
    <w:rsid w:val="00E34020"/>
    <w:rPr>
      <w:color w:val="0000FF"/>
      <w:u w:val="single"/>
    </w:rPr>
  </w:style>
  <w:style w:type="paragraph" w:styleId="BodyText">
    <w:name w:val="Body Text"/>
    <w:aliases w:val="Quote,heading3,bt,Body Text 12,body text,contents,Body Text Char1,Body Text Char Char,Body Text 1,BT (body text),ICL Body Text,body indent,Block text,tx,Fuj Svces Text,Heading 1 text,Fujitsu Body Text,MCC Text,sp,bo...,Body Text10"/>
    <w:rsid w:val="00C30D2C"/>
    <w:pPr>
      <w:spacing w:before="60" w:after="60"/>
      <w:ind w:left="794"/>
      <w:jc w:val="both"/>
    </w:pPr>
    <w:rPr>
      <w:rFonts w:ascii="Arial" w:hAnsi="Arial"/>
      <w:color w:val="000000"/>
      <w:sz w:val="22"/>
      <w:szCs w:val="22"/>
      <w:lang w:eastAsia="en-US"/>
    </w:rPr>
  </w:style>
  <w:style w:type="character" w:styleId="Emphasis">
    <w:name w:val="Emphasis"/>
    <w:qFormat/>
    <w:rsid w:val="00C30D2C"/>
    <w:rPr>
      <w:i/>
      <w:iCs/>
    </w:rPr>
  </w:style>
  <w:style w:type="paragraph" w:customStyle="1" w:styleId="Char">
    <w:name w:val="Char"/>
    <w:basedOn w:val="Normal"/>
    <w:autoRedefine/>
    <w:rsid w:val="00E61AC5"/>
    <w:pPr>
      <w:spacing w:after="160" w:line="240" w:lineRule="exact"/>
      <w:ind w:left="720"/>
    </w:pPr>
    <w:rPr>
      <w:rFonts w:ascii="Arial" w:eastAsia="SimSun" w:hAnsi="Arial" w:cs="Arial"/>
      <w:sz w:val="22"/>
      <w:szCs w:val="22"/>
      <w:lang w:eastAsia="zh-CN"/>
    </w:rPr>
  </w:style>
  <w:style w:type="table" w:styleId="TableGrid">
    <w:name w:val="Table Grid"/>
    <w:aliases w:val="Header Table Grid"/>
    <w:basedOn w:val="TableNormal"/>
    <w:uiPriority w:val="59"/>
    <w:rsid w:val="009F3DF9"/>
    <w:pPr>
      <w:ind w:left="39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5Header">
    <w:name w:val="Level 5 Header"/>
    <w:basedOn w:val="Header"/>
    <w:rsid w:val="00A22652"/>
    <w:pPr>
      <w:spacing w:after="120"/>
      <w:ind w:left="1021"/>
      <w:jc w:val="left"/>
    </w:pPr>
    <w:rPr>
      <w:rFonts w:ascii="Franklin Gothic Book" w:hAnsi="Franklin Gothic Book"/>
      <w:b/>
      <w:sz w:val="23"/>
      <w:szCs w:val="23"/>
    </w:rPr>
  </w:style>
  <w:style w:type="paragraph" w:customStyle="1" w:styleId="TableText">
    <w:name w:val="Table Text"/>
    <w:basedOn w:val="Normal"/>
    <w:rsid w:val="00A22652"/>
    <w:pPr>
      <w:spacing w:before="60" w:after="60"/>
    </w:pPr>
    <w:rPr>
      <w:sz w:val="23"/>
    </w:rPr>
  </w:style>
  <w:style w:type="character" w:customStyle="1" w:styleId="Heading1Char">
    <w:name w:val="Heading 1 Char"/>
    <w:link w:val="Heading1"/>
    <w:rsid w:val="008A147B"/>
    <w:rPr>
      <w:rFonts w:ascii="Arial" w:hAnsi="Arial" w:cs="Arial"/>
      <w:b/>
      <w:bCs/>
      <w:color w:val="FFFFFF" w:themeColor="background1"/>
      <w:kern w:val="32"/>
      <w:sz w:val="32"/>
      <w:szCs w:val="32"/>
      <w:shd w:val="clear" w:color="auto" w:fill="005EB8" w:themeFill="accent1"/>
      <w:lang w:eastAsia="en-US"/>
    </w:rPr>
  </w:style>
  <w:style w:type="paragraph" w:styleId="TOC5">
    <w:name w:val="toc 5"/>
    <w:basedOn w:val="Normal"/>
    <w:next w:val="Normal"/>
    <w:autoRedefine/>
    <w:semiHidden/>
    <w:rsid w:val="00481AB5"/>
    <w:pPr>
      <w:spacing w:after="0"/>
      <w:ind w:left="720"/>
      <w:jc w:val="left"/>
    </w:pPr>
    <w:rPr>
      <w:szCs w:val="20"/>
    </w:rPr>
  </w:style>
  <w:style w:type="paragraph" w:customStyle="1" w:styleId="Heading">
    <w:name w:val="Heading"/>
    <w:basedOn w:val="Normal"/>
    <w:next w:val="Normal"/>
    <w:rsid w:val="00CE7979"/>
    <w:pPr>
      <w:keepNext/>
      <w:suppressAutoHyphens/>
      <w:spacing w:after="240"/>
      <w:jc w:val="left"/>
    </w:pPr>
    <w:rPr>
      <w:rFonts w:ascii="Verdana" w:hAnsi="Verdana"/>
      <w:sz w:val="28"/>
    </w:rPr>
  </w:style>
  <w:style w:type="paragraph" w:customStyle="1" w:styleId="ParaNumbered">
    <w:name w:val="Para Numbered"/>
    <w:basedOn w:val="Normal"/>
    <w:next w:val="Normal"/>
    <w:qFormat/>
    <w:rsid w:val="00CE7979"/>
    <w:pPr>
      <w:keepLines/>
      <w:tabs>
        <w:tab w:val="num" w:pos="720"/>
      </w:tabs>
      <w:spacing w:after="240"/>
      <w:ind w:left="720" w:hanging="720"/>
    </w:pPr>
    <w:rPr>
      <w:rFonts w:ascii="Arial" w:hAnsi="Arial"/>
      <w:sz w:val="22"/>
      <w:szCs w:val="20"/>
    </w:rPr>
  </w:style>
  <w:style w:type="paragraph" w:customStyle="1" w:styleId="SBullet">
    <w:name w:val="SBullet"/>
    <w:basedOn w:val="Normal"/>
    <w:next w:val="Normal"/>
    <w:qFormat/>
    <w:rsid w:val="00CE7979"/>
    <w:pPr>
      <w:keepLines/>
      <w:tabs>
        <w:tab w:val="num" w:pos="0"/>
      </w:tabs>
      <w:spacing w:after="240"/>
      <w:ind w:left="1440" w:hanging="360"/>
    </w:pPr>
    <w:rPr>
      <w:rFonts w:ascii="Arial" w:hAnsi="Arial"/>
      <w:sz w:val="22"/>
      <w:szCs w:val="20"/>
    </w:rPr>
  </w:style>
  <w:style w:type="paragraph" w:customStyle="1" w:styleId="StyleHeading1Arial10ptBlack">
    <w:name w:val="Style Heading 1 + Arial 10 pt Black"/>
    <w:basedOn w:val="Heading1"/>
    <w:rsid w:val="00CE7979"/>
    <w:pPr>
      <w:numPr>
        <w:numId w:val="4"/>
      </w:numPr>
      <w:shd w:val="clear" w:color="auto" w:fill="auto"/>
      <w:spacing w:before="0" w:after="0"/>
      <w:jc w:val="left"/>
    </w:pPr>
    <w:rPr>
      <w:rFonts w:cs="Arial Unicode MS"/>
      <w:color w:val="000000"/>
      <w:kern w:val="0"/>
      <w:sz w:val="20"/>
      <w:szCs w:val="24"/>
    </w:rPr>
  </w:style>
  <w:style w:type="paragraph" w:customStyle="1" w:styleId="StyleParaText11pt">
    <w:name w:val="Style Para Text + 11 pt"/>
    <w:basedOn w:val="ParaText"/>
    <w:link w:val="StyleParaText11ptChar"/>
    <w:rsid w:val="0055333B"/>
    <w:pPr>
      <w:numPr>
        <w:numId w:val="3"/>
      </w:numPr>
    </w:pPr>
    <w:rPr>
      <w:sz w:val="22"/>
    </w:rPr>
  </w:style>
  <w:style w:type="paragraph" w:customStyle="1" w:styleId="Bullet">
    <w:name w:val="Bullet"/>
    <w:basedOn w:val="Normal"/>
    <w:next w:val="Normal"/>
    <w:qFormat/>
    <w:rsid w:val="002B6523"/>
    <w:pPr>
      <w:keepLines/>
      <w:spacing w:after="240"/>
    </w:pPr>
    <w:rPr>
      <w:rFonts w:ascii="Arial" w:hAnsi="Arial"/>
      <w:sz w:val="22"/>
      <w:szCs w:val="20"/>
    </w:rPr>
  </w:style>
  <w:style w:type="character" w:customStyle="1" w:styleId="highlightedsearchterm">
    <w:name w:val="highlightedsearchterm"/>
    <w:basedOn w:val="DefaultParagraphFont"/>
    <w:rsid w:val="002B6523"/>
  </w:style>
  <w:style w:type="paragraph" w:styleId="BalloonText">
    <w:name w:val="Balloon Text"/>
    <w:basedOn w:val="Normal"/>
    <w:semiHidden/>
    <w:rsid w:val="00EC052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C216DE"/>
    <w:rPr>
      <w:sz w:val="20"/>
      <w:szCs w:val="20"/>
    </w:rPr>
  </w:style>
  <w:style w:type="character" w:styleId="FootnoteReference">
    <w:name w:val="footnote reference"/>
    <w:semiHidden/>
    <w:rsid w:val="00C216DE"/>
    <w:rPr>
      <w:vertAlign w:val="superscript"/>
    </w:rPr>
  </w:style>
  <w:style w:type="character" w:styleId="CommentReference">
    <w:name w:val="annotation reference"/>
    <w:semiHidden/>
    <w:rsid w:val="00421ED1"/>
    <w:rPr>
      <w:sz w:val="16"/>
      <w:szCs w:val="16"/>
    </w:rPr>
  </w:style>
  <w:style w:type="paragraph" w:styleId="CommentText">
    <w:name w:val="annotation text"/>
    <w:basedOn w:val="Normal"/>
    <w:semiHidden/>
    <w:rsid w:val="00421ED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21ED1"/>
    <w:rPr>
      <w:b/>
      <w:bCs/>
    </w:rPr>
  </w:style>
  <w:style w:type="character" w:customStyle="1" w:styleId="StyleParaText11ptChar">
    <w:name w:val="Style Para Text + 11 pt Char"/>
    <w:link w:val="StyleParaText11pt"/>
    <w:rsid w:val="008743D7"/>
    <w:rPr>
      <w:rFonts w:ascii="Franklin Gothic Book" w:hAnsi="Franklin Gothic Book"/>
      <w:sz w:val="22"/>
      <w:szCs w:val="24"/>
      <w:lang w:val="en-GB" w:eastAsia="en-US" w:bidi="ar-SA"/>
    </w:rPr>
  </w:style>
  <w:style w:type="paragraph" w:styleId="TOC6">
    <w:name w:val="toc 6"/>
    <w:basedOn w:val="Normal"/>
    <w:next w:val="Normal"/>
    <w:autoRedefine/>
    <w:semiHidden/>
    <w:rsid w:val="00C7420D"/>
    <w:pPr>
      <w:spacing w:after="0"/>
      <w:ind w:left="960"/>
      <w:jc w:val="left"/>
    </w:pPr>
    <w:rPr>
      <w:rFonts w:ascii="Times New Roman" w:hAnsi="Times New Roman"/>
      <w:sz w:val="20"/>
      <w:szCs w:val="20"/>
    </w:rPr>
  </w:style>
  <w:style w:type="paragraph" w:styleId="TOC7">
    <w:name w:val="toc 7"/>
    <w:basedOn w:val="Normal"/>
    <w:next w:val="Normal"/>
    <w:autoRedefine/>
    <w:semiHidden/>
    <w:rsid w:val="00C7420D"/>
    <w:pPr>
      <w:spacing w:after="0"/>
      <w:ind w:left="1200"/>
      <w:jc w:val="left"/>
    </w:pPr>
    <w:rPr>
      <w:rFonts w:ascii="Times New Roman" w:hAnsi="Times New Roman"/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C7420D"/>
    <w:pPr>
      <w:spacing w:after="0"/>
      <w:ind w:left="1440"/>
      <w:jc w:val="left"/>
    </w:pPr>
    <w:rPr>
      <w:rFonts w:ascii="Times New Roman" w:hAnsi="Times New Roman"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C7420D"/>
    <w:pPr>
      <w:spacing w:after="0"/>
      <w:ind w:left="1680"/>
      <w:jc w:val="left"/>
    </w:pPr>
    <w:rPr>
      <w:rFonts w:ascii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66191B"/>
    <w:rPr>
      <w:rFonts w:ascii="Franklin Gothic Book" w:hAnsi="Franklin Gothic Book"/>
      <w:szCs w:val="24"/>
      <w:lang w:eastAsia="en-US"/>
    </w:rPr>
  </w:style>
  <w:style w:type="character" w:styleId="PageNumber">
    <w:name w:val="page number"/>
    <w:rsid w:val="0066191B"/>
  </w:style>
  <w:style w:type="character" w:styleId="UnresolvedMention">
    <w:name w:val="Unresolved Mention"/>
    <w:basedOn w:val="DefaultParagraphFont"/>
    <w:uiPriority w:val="99"/>
    <w:semiHidden/>
    <w:unhideWhenUsed/>
    <w:rsid w:val="007F58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5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09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22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88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04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england.gpses@nhs.net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watsox\Application%20Data\Microsoft\Templates\GPES%20Word%20Document%20Template.dot" TargetMode="External"/></Relationships>
</file>

<file path=word/theme/theme1.xml><?xml version="1.0" encoding="utf-8"?>
<a:theme xmlns:a="http://schemas.openxmlformats.org/drawingml/2006/main" name="NHS Digital excel theme">
  <a:themeElements>
    <a:clrScheme name="01-NHS-DIGI-PALETTE-01">
      <a:dk1>
        <a:srgbClr val="0F0F0F"/>
      </a:dk1>
      <a:lt1>
        <a:srgbClr val="FFFFFF"/>
      </a:lt1>
      <a:dk2>
        <a:srgbClr val="033F85"/>
      </a:dk2>
      <a:lt2>
        <a:srgbClr val="F9F9F9"/>
      </a:lt2>
      <a:accent1>
        <a:srgbClr val="005EB8"/>
      </a:accent1>
      <a:accent2>
        <a:srgbClr val="84919C"/>
      </a:accent2>
      <a:accent3>
        <a:srgbClr val="003087"/>
      </a:accent3>
      <a:accent4>
        <a:srgbClr val="5EBCE8"/>
      </a:accent4>
      <a:accent5>
        <a:srgbClr val="CED1D5"/>
      </a:accent5>
      <a:accent6>
        <a:srgbClr val="424D58"/>
      </a:accent6>
      <a:hlink>
        <a:srgbClr val="003087"/>
      </a:hlink>
      <a:folHlink>
        <a:srgbClr val="7C2855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100FE56E79684D8C17607A60F39282" ma:contentTypeVersion="34" ma:contentTypeDescription="Create a new document." ma:contentTypeScope="" ma:versionID="d61b09ffd9007155070b7a17f73663e2">
  <xsd:schema xmlns:xsd="http://www.w3.org/2001/XMLSchema" xmlns:xs="http://www.w3.org/2001/XMLSchema" xmlns:p="http://schemas.microsoft.com/office/2006/metadata/properties" xmlns:ns1="http://schemas.microsoft.com/sharepoint/v3" xmlns:ns2="f5be2f15-c7fd-458f-8f0a-65d67caf193c" xmlns:ns3="8a31aa8d-fade-40f2-b456-b1ec129f6bf2" targetNamespace="http://schemas.microsoft.com/office/2006/metadata/properties" ma:root="true" ma:fieldsID="63d663a558314fd44c57ae2f7158168c" ns1:_="" ns2:_="" ns3:_="">
    <xsd:import namespace="http://schemas.microsoft.com/sharepoint/v3"/>
    <xsd:import namespace="f5be2f15-c7fd-458f-8f0a-65d67caf193c"/>
    <xsd:import namespace="8a31aa8d-fade-40f2-b456-b1ec129f6b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be2f15-c7fd-458f-8f0a-65d67caf1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31aa8d-fade-40f2-b456-b1ec129f6bf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3D5FD82-9CF5-44F4-A232-3309F1843CB8}">
  <ds:schemaRefs>
    <ds:schemaRef ds:uri="http://schemas.microsoft.com/sharepoint/v3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8a31aa8d-fade-40f2-b456-b1ec129f6bf2"/>
    <ds:schemaRef ds:uri="f5be2f15-c7fd-458f-8f0a-65d67caf193c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AB0856A-9E7B-4778-A57E-CEE4A4F1D2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9A879B-947C-4984-BB1A-B3312A4797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be2f15-c7fd-458f-8f0a-65d67caf193c"/>
    <ds:schemaRef ds:uri="8a31aa8d-fade-40f2-b456-b1ec129f6b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F0DBE7-1B52-4DF8-8048-FAC18F85725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5075A1F-EB14-4DD2-BD18-730074154F3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C14F451-DA27-4C21-AF35-90267BA69695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37c354b2-85b0-47f5-b222-07b48d774ee3}" enabled="0" method="" siteId="{37c354b2-85b0-47f5-b222-07b48d774e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GPES Word Document Template.dot</Template>
  <TotalTime>30</TotalTime>
  <Pages>4</Pages>
  <Words>337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Templates</vt:lpstr>
    </vt:vector>
  </TitlesOfParts>
  <Company>NHS Digital</Company>
  <LinksUpToDate>false</LinksUpToDate>
  <CharactersWithSpaces>2619</CharactersWithSpaces>
  <SharedDoc>false</SharedDoc>
  <HLinks>
    <vt:vector size="48" baseType="variant">
      <vt:variant>
        <vt:i4>1507380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_Toc414614535</vt:lpwstr>
      </vt:variant>
      <vt:variant>
        <vt:i4>1507380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_Toc414614534</vt:lpwstr>
      </vt:variant>
      <vt:variant>
        <vt:i4>1507380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_Toc414614533</vt:lpwstr>
      </vt:variant>
      <vt:variant>
        <vt:i4>1507380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_Toc414614532</vt:lpwstr>
      </vt:variant>
      <vt:variant>
        <vt:i4>1507380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_Toc414614531</vt:lpwstr>
      </vt:variant>
      <vt:variant>
        <vt:i4>1507380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_Toc414614530</vt:lpwstr>
      </vt:variant>
      <vt:variant>
        <vt:i4>1441844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_Toc414614529</vt:lpwstr>
      </vt:variant>
      <vt:variant>
        <vt:i4>1441844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_Toc414614528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Templates</dc:title>
  <dc:subject/>
  <dc:creator>BREEN, David (NHS ENGLAND - X26)</dc:creator>
  <cp:keywords/>
  <dc:description/>
  <cp:lastModifiedBy>PARKER, Josephine (NHS ENGLAND)</cp:lastModifiedBy>
  <cp:revision>15</cp:revision>
  <cp:lastPrinted>2011-11-23T11:29:00Z</cp:lastPrinted>
  <dcterms:created xsi:type="dcterms:W3CDTF">2025-05-27T10:56:00Z</dcterms:created>
  <dcterms:modified xsi:type="dcterms:W3CDTF">2025-10-09T13:35:00Z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 Number">
    <vt:lpwstr>1.0</vt:lpwstr>
  </property>
  <property fmtid="{D5CDD505-2E9C-101B-9397-08002B2CF9AE}" pid="3" name="Distribution">
    <vt:lpwstr>Commercial-in-Confidence</vt:lpwstr>
  </property>
  <property fmtid="{D5CDD505-2E9C-101B-9397-08002B2CF9AE}" pid="4" name="NIC Number">
    <vt:lpwstr>NIC-605040-S0S9F</vt:lpwstr>
  </property>
  <property fmtid="{D5CDD505-2E9C-101B-9397-08002B2CF9AE}" pid="5" name="Business Rules Doc Name">
    <vt:lpwstr>LD health checks 2022-23 v12.0</vt:lpwstr>
  </property>
  <property fmtid="{D5CDD505-2E9C-101B-9397-08002B2CF9AE}" pid="6" name="Service Short Name">
    <vt:lpwstr>LD health checks 2022-23</vt:lpwstr>
  </property>
  <property fmtid="{D5CDD505-2E9C-101B-9397-08002B2CF9AE}" pid="7" name="Editor">
    <vt:lpwstr>Nicola Wright</vt:lpwstr>
  </property>
  <property fmtid="{D5CDD505-2E9C-101B-9397-08002B2CF9AE}" pid="8" name="Query ID">
    <vt:lpwstr>A00211</vt:lpwstr>
  </property>
  <property fmtid="{D5CDD505-2E9C-101B-9397-08002B2CF9AE}" pid="9" name="ServiceType">
    <vt:lpwstr>LDHC2223</vt:lpwstr>
  </property>
  <property fmtid="{D5CDD505-2E9C-101B-9397-08002B2CF9AE}" pid="10" name="Frequency">
    <vt:lpwstr>Monthly</vt:lpwstr>
  </property>
  <property fmtid="{D5CDD505-2E9C-101B-9397-08002B2CF9AE}" pid="11" name="Collections">
    <vt:lpwstr>12</vt:lpwstr>
  </property>
  <property fmtid="{D5CDD505-2E9C-101B-9397-08002B2CF9AE}" pid="12" name="Number of Collections">
    <vt:lpwstr>12</vt:lpwstr>
  </property>
  <property fmtid="{D5CDD505-2E9C-101B-9397-08002B2CF9AE}" pid="13" name="Bucket">
    <vt:lpwstr>3</vt:lpwstr>
  </property>
  <property fmtid="{D5CDD505-2E9C-101B-9397-08002B2CF9AE}" pid="14" name="InformationType">
    <vt:lpwstr>5;#Document|6113f30c-7b54-4978-b917-a373efb61b62</vt:lpwstr>
  </property>
  <property fmtid="{D5CDD505-2E9C-101B-9397-08002B2CF9AE}" pid="15" name="PortfolioCode">
    <vt:lpwstr/>
  </property>
  <property fmtid="{D5CDD505-2E9C-101B-9397-08002B2CF9AE}" pid="16" name="_dlc_policyId">
    <vt:lpwstr>0x010100248FFECF8F0D554792D64B70CF7BF038|1875765322</vt:lpwstr>
  </property>
  <property fmtid="{D5CDD505-2E9C-101B-9397-08002B2CF9AE}" pid="17" name="ApprovalDate">
    <vt:filetime>2018-11-13T00:00:00Z</vt:filetime>
  </property>
  <property fmtid="{D5CDD505-2E9C-101B-9397-08002B2CF9AE}" pid="18" name="InformationAudience">
    <vt:lpwstr>NHS Digital</vt:lpwstr>
  </property>
  <property fmtid="{D5CDD505-2E9C-101B-9397-08002B2CF9AE}" pid="19" name="ContentTypeId">
    <vt:lpwstr>0x010100E3100FE56E79684D8C17607A60F39282</vt:lpwstr>
  </property>
  <property fmtid="{D5CDD505-2E9C-101B-9397-08002B2CF9AE}" pid="20" name="ItemRetentionFormula">
    <vt:lpwstr>&lt;formula id="Microsoft.Office.RecordsManagement.PolicyFeatures.Expiration.Formula.BuiltIn"&gt;&lt;number&gt;22&lt;/number&gt;&lt;property&gt;AuthoredDate&lt;/property&gt;&lt;propertyId&gt;78342c6d-8801-441d-a333-a9f070617aff&lt;/propertyId&gt;&lt;period&gt;years&lt;/period&gt;&lt;/formula&gt;</vt:lpwstr>
  </property>
  <property fmtid="{D5CDD505-2E9C-101B-9397-08002B2CF9AE}" pid="21" name="i8502cb9d1b74c4f9e1ea45824336350">
    <vt:lpwstr/>
  </property>
  <property fmtid="{D5CDD505-2E9C-101B-9397-08002B2CF9AE}" pid="22" name="AuthorIds_UIVersion_7">
    <vt:lpwstr>153</vt:lpwstr>
  </property>
  <property fmtid="{D5CDD505-2E9C-101B-9397-08002B2CF9AE}" pid="23" name="_dlc_LastRun">
    <vt:lpwstr>09/26/2021 00:15:45</vt:lpwstr>
  </property>
  <property fmtid="{D5CDD505-2E9C-101B-9397-08002B2CF9AE}" pid="24" name="_dlc_ItemStageId">
    <vt:lpwstr>1</vt:lpwstr>
  </property>
  <property fmtid="{D5CDD505-2E9C-101B-9397-08002B2CF9AE}" pid="25" name="_dlc_DocIdItemGuid">
    <vt:lpwstr>79d3c82c-da74-49ca-98a5-b7a8ff76f01a</vt:lpwstr>
  </property>
  <property fmtid="{D5CDD505-2E9C-101B-9397-08002B2CF9AE}" pid="26" name="Order">
    <vt:r8>581500</vt:r8>
  </property>
  <property fmtid="{D5CDD505-2E9C-101B-9397-08002B2CF9AE}" pid="27" name="_ExtendedDescription">
    <vt:lpwstr/>
  </property>
</Properties>
</file>